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5C9B2" w14:textId="77777777" w:rsidR="00EA40D9" w:rsidRDefault="00EA40D9" w:rsidP="00EA40D9">
      <w:pPr>
        <w:pStyle w:val="a3"/>
        <w:spacing w:line="600" w:lineRule="exact"/>
        <w:jc w:val="right"/>
        <w:rPr>
          <w:spacing w:val="0"/>
        </w:rPr>
      </w:pPr>
      <w:r>
        <w:rPr>
          <w:rFonts w:hint="eastAsia"/>
          <w:sz w:val="40"/>
          <w:szCs w:val="40"/>
          <w:bdr w:val="single" w:sz="4" w:space="0" w:color="000000"/>
        </w:rPr>
        <w:t>別紙５</w:t>
      </w:r>
    </w:p>
    <w:p w14:paraId="7667A70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180062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777A4DC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3FC5E5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3BC33D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61CB2F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60A0A9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A45156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53D6E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6675F3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6BD776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D9ABF3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4A6E3DF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180A6A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F85F07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066EDFC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7C48D7A" w14:textId="77777777" w:rsidR="00EA40D9" w:rsidRDefault="00EA40D9" w:rsidP="00EA40D9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  <w:r>
        <w:rPr>
          <w:rFonts w:hint="eastAsia"/>
          <w:spacing w:val="4"/>
          <w:sz w:val="40"/>
          <w:szCs w:val="40"/>
        </w:rPr>
        <w:t>入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札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書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及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び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委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任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状</w:t>
      </w:r>
    </w:p>
    <w:p w14:paraId="3A744C4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9DFF4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A5814D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023B30C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498CFB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566739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66CE08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9EDE31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62D0F7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9B63D1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F52696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7A3852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378A4C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8C165B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E690596" w14:textId="77777777" w:rsidR="00EA40D9" w:rsidRPr="002D45B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E0823F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95941E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412B9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F31BA9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1D0D77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E63C6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2A73AC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4864FC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FAECE8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35A6A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546079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9DFFE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A6FF97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4C155CA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8051C3F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196C1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554619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1315A7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D676072" w14:textId="77777777" w:rsidR="008B508A" w:rsidRPr="00EA40D9" w:rsidRDefault="008B508A">
      <w:pPr>
        <w:pStyle w:val="a3"/>
        <w:rPr>
          <w:spacing w:val="0"/>
        </w:rPr>
      </w:pPr>
    </w:p>
    <w:p w14:paraId="51EB9C4D" w14:textId="77777777" w:rsidR="00A51EF4" w:rsidRDefault="00A51EF4">
      <w:pPr>
        <w:pStyle w:val="a3"/>
        <w:rPr>
          <w:spacing w:val="0"/>
        </w:rPr>
      </w:pPr>
    </w:p>
    <w:p w14:paraId="56D81A3A" w14:textId="77777777" w:rsidR="008B508A" w:rsidRPr="00A51EF4" w:rsidRDefault="008B508A">
      <w:pPr>
        <w:pStyle w:val="a3"/>
        <w:jc w:val="center"/>
        <w:rPr>
          <w:spacing w:val="0"/>
          <w:sz w:val="32"/>
          <w:szCs w:val="32"/>
        </w:rPr>
      </w:pPr>
      <w:r w:rsidRPr="00A51EF4">
        <w:rPr>
          <w:rFonts w:ascii="ＭＳ 明朝" w:hAnsi="ＭＳ 明朝" w:hint="eastAsia"/>
          <w:sz w:val="32"/>
          <w:szCs w:val="32"/>
        </w:rPr>
        <w:t>入　　札　　書</w:t>
      </w:r>
      <w:r w:rsidR="00A51EF4">
        <w:rPr>
          <w:rFonts w:ascii="ＭＳ 明朝" w:hAnsi="ＭＳ 明朝"/>
          <w:sz w:val="32"/>
          <w:szCs w:val="32"/>
        </w:rPr>
        <w:br/>
      </w:r>
    </w:p>
    <w:p w14:paraId="3B72FE42" w14:textId="77777777" w:rsidR="008B508A" w:rsidRDefault="008B508A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8B508A" w:rsidRPr="00CE7C6F" w14:paraId="706AD7CC" w14:textId="77777777" w:rsidTr="00FD4DF3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05FD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9F96D8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￥</w:t>
            </w:r>
          </w:p>
        </w:tc>
      </w:tr>
      <w:tr w:rsidR="008B508A" w:rsidRPr="00CE7C6F" w14:paraId="20106DA7" w14:textId="77777777" w:rsidTr="00FD4DF3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AC90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札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19E919" w14:textId="671FA750" w:rsidR="008B508A" w:rsidRPr="00086508" w:rsidRDefault="00EE383F" w:rsidP="00095EB5">
            <w:pPr>
              <w:pStyle w:val="a3"/>
              <w:rPr>
                <w:rFonts w:hAnsi="Times New Roman"/>
              </w:rPr>
            </w:pPr>
            <w:r>
              <w:rPr>
                <w:rFonts w:hAnsi="Times New Roman" w:hint="eastAsia"/>
              </w:rPr>
              <w:t>令和</w:t>
            </w:r>
            <w:r w:rsidR="000E6FAA">
              <w:rPr>
                <w:rFonts w:hAnsi="Times New Roman" w:hint="eastAsia"/>
              </w:rPr>
              <w:t>８</w:t>
            </w:r>
            <w:r w:rsidR="00D0033F">
              <w:rPr>
                <w:rFonts w:hAnsi="Times New Roman" w:hint="eastAsia"/>
              </w:rPr>
              <w:t>年度</w:t>
            </w:r>
            <w:r w:rsidR="001D028D">
              <w:rPr>
                <w:rFonts w:hAnsi="Times New Roman" w:hint="eastAsia"/>
              </w:rPr>
              <w:t>沖縄県</w:t>
            </w:r>
            <w:r w:rsidR="00D0033F">
              <w:rPr>
                <w:rFonts w:hAnsi="Times New Roman" w:hint="eastAsia"/>
              </w:rPr>
              <w:t>情報セキュリティ外部監査</w:t>
            </w:r>
            <w:r w:rsidR="00F6000E">
              <w:rPr>
                <w:rFonts w:hAnsi="Times New Roman" w:hint="eastAsia"/>
              </w:rPr>
              <w:t>・研修</w:t>
            </w:r>
            <w:r w:rsidR="00095EB5">
              <w:rPr>
                <w:rFonts w:hAnsi="Times New Roman" w:hint="eastAsia"/>
              </w:rPr>
              <w:t>業務</w:t>
            </w:r>
          </w:p>
        </w:tc>
      </w:tr>
      <w:tr w:rsidR="008B508A" w:rsidRPr="00CE7C6F" w14:paraId="7546625E" w14:textId="77777777" w:rsidTr="00A51EF4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6607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引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渡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場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95E386" w14:textId="77777777" w:rsidR="008B508A" w:rsidRDefault="00D42EA5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沖縄県企画部</w:t>
            </w:r>
            <w:r w:rsidR="00125404">
              <w:rPr>
                <w:rFonts w:ascii="ＭＳ 明朝" w:hAnsi="ＭＳ 明朝" w:hint="eastAsia"/>
              </w:rPr>
              <w:t>情報基盤整備課</w:t>
            </w:r>
          </w:p>
        </w:tc>
      </w:tr>
      <w:tr w:rsidR="008B508A" w:rsidRPr="00CE7C6F" w14:paraId="7DF6F6AE" w14:textId="77777777" w:rsidTr="00A51EF4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B66C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="000C253A">
              <w:rPr>
                <w:rFonts w:ascii="ＭＳ 明朝" w:hAnsi="ＭＳ 明朝" w:hint="eastAsia"/>
              </w:rPr>
              <w:t>契　約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BB13E5" w14:textId="3BE5021B" w:rsidR="008B508A" w:rsidRDefault="00D0033F" w:rsidP="002D45B9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契約締結日</w:t>
            </w:r>
            <w:r w:rsidR="00086508">
              <w:rPr>
                <w:rFonts w:ascii="ＭＳ 明朝" w:hAnsi="ＭＳ 明朝" w:hint="eastAsia"/>
              </w:rPr>
              <w:t>から令和</w:t>
            </w:r>
            <w:r w:rsidR="000E6FAA">
              <w:rPr>
                <w:rFonts w:ascii="ＭＳ 明朝" w:hAnsi="ＭＳ 明朝" w:hint="eastAsia"/>
              </w:rPr>
              <w:t>９</w:t>
            </w:r>
            <w:r>
              <w:rPr>
                <w:rFonts w:ascii="ＭＳ 明朝" w:hAnsi="ＭＳ 明朝" w:hint="eastAsia"/>
              </w:rPr>
              <w:t>年</w:t>
            </w:r>
            <w:r w:rsidR="006458BC">
              <w:rPr>
                <w:rFonts w:ascii="ＭＳ 明朝" w:hAnsi="ＭＳ 明朝" w:hint="eastAsia"/>
              </w:rPr>
              <w:t>２</w:t>
            </w:r>
            <w:r w:rsidR="008B508A">
              <w:rPr>
                <w:rFonts w:ascii="ＭＳ 明朝" w:hAnsi="ＭＳ 明朝" w:hint="eastAsia"/>
              </w:rPr>
              <w:t>月</w:t>
            </w:r>
            <w:r w:rsidR="006458BC">
              <w:rPr>
                <w:rFonts w:ascii="ＭＳ 明朝" w:hAnsi="ＭＳ 明朝" w:hint="eastAsia"/>
              </w:rPr>
              <w:t>2</w:t>
            </w:r>
            <w:r w:rsidR="000E6FAA">
              <w:rPr>
                <w:rFonts w:ascii="ＭＳ 明朝" w:hAnsi="ＭＳ 明朝" w:hint="eastAsia"/>
              </w:rPr>
              <w:t>6</w:t>
            </w:r>
            <w:r w:rsidR="008B508A">
              <w:rPr>
                <w:rFonts w:ascii="ＭＳ 明朝" w:hAnsi="ＭＳ 明朝" w:hint="eastAsia"/>
              </w:rPr>
              <w:t>日まで</w:t>
            </w:r>
          </w:p>
        </w:tc>
      </w:tr>
      <w:tr w:rsidR="008B508A" w:rsidRPr="00CE7C6F" w14:paraId="5AE35B9E" w14:textId="77777777" w:rsidTr="00A51EF4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5DC9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Pr="00E23C6B">
              <w:rPr>
                <w:rFonts w:ascii="ＭＳ 明朝" w:hAnsi="ＭＳ 明朝" w:hint="eastAsia"/>
                <w:spacing w:val="62"/>
                <w:fitText w:val="1600" w:id="83030272"/>
              </w:rPr>
              <w:t>入札保証</w:t>
            </w:r>
            <w:r w:rsidRPr="00E23C6B">
              <w:rPr>
                <w:rFonts w:ascii="ＭＳ 明朝" w:hAnsi="ＭＳ 明朝" w:hint="eastAsia"/>
                <w:spacing w:val="2"/>
                <w:fitText w:val="1600" w:id="83030272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B4A324" w14:textId="77777777" w:rsidR="008B508A" w:rsidRDefault="008B508A" w:rsidP="00CE7C6F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</w:p>
        </w:tc>
      </w:tr>
    </w:tbl>
    <w:p w14:paraId="5F3E976F" w14:textId="77777777" w:rsidR="00A51EF4" w:rsidRDefault="00A51EF4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7F4471C2" w14:textId="77777777" w:rsidR="008B508A" w:rsidRPr="00A51EF4" w:rsidRDefault="008B508A" w:rsidP="00A51EF4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A51EF4">
        <w:rPr>
          <w:rFonts w:ascii="ＭＳ 明朝" w:hAnsi="ＭＳ 明朝" w:hint="eastAsia"/>
          <w:sz w:val="24"/>
          <w:szCs w:val="24"/>
        </w:rPr>
        <w:t>上記</w:t>
      </w:r>
      <w:r w:rsidR="00A51EF4">
        <w:rPr>
          <w:rFonts w:ascii="ＭＳ 明朝" w:hAnsi="ＭＳ 明朝" w:hint="eastAsia"/>
          <w:sz w:val="24"/>
          <w:szCs w:val="24"/>
        </w:rPr>
        <w:t>の</w:t>
      </w:r>
      <w:r w:rsidR="00A51EF4" w:rsidRPr="00A51EF4">
        <w:rPr>
          <w:rFonts w:ascii="ＭＳ 明朝" w:hAnsi="ＭＳ 明朝" w:hint="eastAsia"/>
          <w:sz w:val="24"/>
          <w:szCs w:val="24"/>
        </w:rPr>
        <w:t>入札</w:t>
      </w:r>
      <w:r w:rsidRPr="00A51EF4">
        <w:rPr>
          <w:rFonts w:ascii="ＭＳ 明朝" w:hAnsi="ＭＳ 明朝" w:hint="eastAsia"/>
          <w:sz w:val="24"/>
          <w:szCs w:val="24"/>
        </w:rPr>
        <w:t>金額にその</w:t>
      </w:r>
      <w:r w:rsidRPr="00A51EF4">
        <w:rPr>
          <w:rFonts w:ascii="ＭＳ 明朝" w:hAnsi="ＭＳ 明朝"/>
          <w:sz w:val="24"/>
          <w:szCs w:val="24"/>
        </w:rPr>
        <w:t>100</w:t>
      </w:r>
      <w:r w:rsidR="00422AA7">
        <w:rPr>
          <w:rFonts w:ascii="ＭＳ 明朝" w:hAnsi="ＭＳ 明朝" w:hint="eastAsia"/>
          <w:sz w:val="24"/>
          <w:szCs w:val="24"/>
        </w:rPr>
        <w:t>分の</w:t>
      </w:r>
      <w:r w:rsidR="00EE383F">
        <w:rPr>
          <w:rFonts w:ascii="ＭＳ 明朝" w:hAnsi="ＭＳ 明朝" w:hint="eastAsia"/>
          <w:sz w:val="24"/>
          <w:szCs w:val="24"/>
        </w:rPr>
        <w:t>10</w:t>
      </w:r>
      <w:r w:rsidRPr="00A51EF4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A51EF4">
        <w:rPr>
          <w:rFonts w:ascii="ＭＳ 明朝" w:hAnsi="ＭＳ 明朝"/>
          <w:sz w:val="24"/>
          <w:szCs w:val="24"/>
        </w:rPr>
        <w:t>47</w:t>
      </w:r>
      <w:r w:rsidRPr="00A51EF4">
        <w:rPr>
          <w:rFonts w:ascii="ＭＳ 明朝" w:hAnsi="ＭＳ 明朝" w:hint="eastAsia"/>
          <w:sz w:val="24"/>
          <w:szCs w:val="24"/>
        </w:rPr>
        <w:t>年沖縄県規則第</w:t>
      </w:r>
      <w:r w:rsidRPr="00A51EF4">
        <w:rPr>
          <w:rFonts w:ascii="ＭＳ 明朝" w:hAnsi="ＭＳ 明朝"/>
          <w:sz w:val="24"/>
          <w:szCs w:val="24"/>
        </w:rPr>
        <w:t>12</w:t>
      </w:r>
      <w:r w:rsidRPr="00A51EF4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7FCD2A04" w14:textId="77777777" w:rsidR="008B508A" w:rsidRPr="00A51EF4" w:rsidRDefault="008B508A">
      <w:pPr>
        <w:pStyle w:val="a3"/>
        <w:rPr>
          <w:spacing w:val="0"/>
        </w:rPr>
      </w:pPr>
    </w:p>
    <w:p w14:paraId="7CD1D61B" w14:textId="77777777" w:rsidR="00A51EF4" w:rsidRDefault="00A51EF4">
      <w:pPr>
        <w:pStyle w:val="a3"/>
        <w:rPr>
          <w:spacing w:val="0"/>
        </w:rPr>
      </w:pPr>
    </w:p>
    <w:p w14:paraId="190FD75A" w14:textId="77777777" w:rsidR="00A51EF4" w:rsidRDefault="00A51EF4">
      <w:pPr>
        <w:pStyle w:val="a3"/>
        <w:rPr>
          <w:spacing w:val="0"/>
        </w:rPr>
      </w:pPr>
    </w:p>
    <w:p w14:paraId="0FC54FD2" w14:textId="4165F27E" w:rsidR="008B508A" w:rsidRPr="00A51EF4" w:rsidRDefault="00086508" w:rsidP="00A51EF4">
      <w:pPr>
        <w:pStyle w:val="a3"/>
        <w:ind w:firstLineChars="300" w:firstLine="744"/>
        <w:rPr>
          <w:spacing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AA5D9A">
        <w:rPr>
          <w:rFonts w:ascii="ＭＳ 明朝" w:hAnsi="ＭＳ 明朝" w:hint="eastAsia"/>
          <w:sz w:val="24"/>
          <w:szCs w:val="24"/>
        </w:rPr>
        <w:t>８</w:t>
      </w:r>
      <w:r w:rsidR="00EE383F">
        <w:rPr>
          <w:rFonts w:ascii="ＭＳ 明朝" w:hAnsi="ＭＳ 明朝" w:hint="eastAsia"/>
          <w:sz w:val="24"/>
          <w:szCs w:val="24"/>
        </w:rPr>
        <w:t xml:space="preserve">年　　</w:t>
      </w:r>
      <w:r w:rsidR="00D42EA5" w:rsidRPr="002F1453">
        <w:rPr>
          <w:rFonts w:ascii="ＭＳ 明朝" w:hAnsi="ＭＳ 明朝" w:hint="eastAsia"/>
          <w:sz w:val="24"/>
          <w:szCs w:val="24"/>
        </w:rPr>
        <w:t>月</w:t>
      </w:r>
      <w:r w:rsidR="00EE383F">
        <w:rPr>
          <w:rFonts w:ascii="ＭＳ 明朝" w:hAnsi="ＭＳ 明朝" w:hint="eastAsia"/>
          <w:sz w:val="24"/>
          <w:szCs w:val="24"/>
        </w:rPr>
        <w:t xml:space="preserve">　　</w:t>
      </w:r>
      <w:r w:rsidR="008B508A" w:rsidRPr="002F1453">
        <w:rPr>
          <w:rFonts w:ascii="ＭＳ 明朝" w:hAnsi="ＭＳ 明朝" w:hint="eastAsia"/>
          <w:sz w:val="24"/>
          <w:szCs w:val="24"/>
        </w:rPr>
        <w:t>日</w:t>
      </w:r>
    </w:p>
    <w:p w14:paraId="1F93E0A4" w14:textId="77777777" w:rsidR="00A51EF4" w:rsidRPr="00A51EF4" w:rsidRDefault="00A51EF4">
      <w:pPr>
        <w:pStyle w:val="a3"/>
        <w:rPr>
          <w:spacing w:val="0"/>
          <w:sz w:val="24"/>
          <w:szCs w:val="24"/>
        </w:rPr>
      </w:pPr>
    </w:p>
    <w:p w14:paraId="071DB3A5" w14:textId="77777777" w:rsidR="008B508A" w:rsidRDefault="008B508A">
      <w:pPr>
        <w:pStyle w:val="a3"/>
        <w:rPr>
          <w:spacing w:val="0"/>
        </w:rPr>
      </w:pPr>
    </w:p>
    <w:p w14:paraId="19818009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="00A51EF4">
        <w:rPr>
          <w:rFonts w:ascii="ＭＳ 明朝" w:hAnsi="ＭＳ 明朝"/>
          <w:spacing w:val="2"/>
        </w:rPr>
        <w:t xml:space="preserve">                         </w:t>
      </w:r>
      <w:r w:rsidRPr="00A51EF4">
        <w:rPr>
          <w:rFonts w:ascii="ＭＳ 明朝" w:hAnsi="ＭＳ 明朝" w:hint="eastAsia"/>
          <w:sz w:val="24"/>
          <w:szCs w:val="24"/>
        </w:rPr>
        <w:t>入札者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</w:t>
      </w:r>
      <w:r w:rsidRPr="00A51EF4">
        <w:rPr>
          <w:rFonts w:ascii="ＭＳ 明朝" w:hAnsi="ＭＳ 明朝" w:hint="eastAsia"/>
          <w:sz w:val="24"/>
          <w:szCs w:val="24"/>
        </w:rPr>
        <w:t>住　所</w:t>
      </w:r>
    </w:p>
    <w:p w14:paraId="18198A80" w14:textId="77777777" w:rsidR="008B508A" w:rsidRPr="00A51EF4" w:rsidRDefault="008B508A">
      <w:pPr>
        <w:pStyle w:val="a3"/>
        <w:rPr>
          <w:rFonts w:ascii="ＭＳ 明朝"/>
          <w:spacing w:val="2"/>
          <w:sz w:val="24"/>
          <w:szCs w:val="24"/>
        </w:rPr>
      </w:pP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26E310F1" w14:textId="77777777" w:rsidR="008B508A" w:rsidRPr="00A51EF4" w:rsidRDefault="00A51EF4">
      <w:pPr>
        <w:pStyle w:val="a3"/>
        <w:rPr>
          <w:rFonts w:ascii="ＭＳ 明朝"/>
          <w:spacing w:val="2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A51EF4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700DA91E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</w:p>
    <w:p w14:paraId="571DCD3F" w14:textId="77777777" w:rsidR="008B508A" w:rsidRPr="00A51EF4" w:rsidRDefault="00A51EF4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A51EF4">
        <w:rPr>
          <w:rFonts w:ascii="ＭＳ 明朝" w:hAnsi="ＭＳ 明朝" w:hint="eastAsia"/>
          <w:spacing w:val="2"/>
          <w:sz w:val="24"/>
          <w:szCs w:val="24"/>
        </w:rPr>
        <w:t>代表者氏名</w:t>
      </w:r>
      <w:r w:rsidR="008B508A"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="008B508A" w:rsidRPr="00A51EF4">
        <w:rPr>
          <w:rFonts w:ascii="ＭＳ 明朝" w:hAnsi="ＭＳ 明朝" w:hint="eastAsia"/>
          <w:sz w:val="24"/>
          <w:szCs w:val="24"/>
        </w:rPr>
        <w:t>印</w:t>
      </w:r>
    </w:p>
    <w:p w14:paraId="2D57D2B6" w14:textId="77777777" w:rsidR="007A39BC" w:rsidRPr="00A51EF4" w:rsidRDefault="00A51EF4" w:rsidP="007A39BC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</w:rPr>
        <w:br/>
      </w:r>
      <w:r w:rsidR="007A39BC"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7A39BC">
        <w:rPr>
          <w:rFonts w:ascii="ＭＳ 明朝" w:hAnsi="ＭＳ 明朝" w:hint="eastAsia"/>
          <w:spacing w:val="2"/>
          <w:sz w:val="24"/>
          <w:szCs w:val="24"/>
        </w:rPr>
        <w:t>代理人</w:t>
      </w:r>
      <w:r w:rsidR="007A39BC" w:rsidRPr="00A51EF4">
        <w:rPr>
          <w:rFonts w:ascii="ＭＳ 明朝" w:hAnsi="ＭＳ 明朝" w:hint="eastAsia"/>
          <w:spacing w:val="2"/>
          <w:sz w:val="24"/>
          <w:szCs w:val="24"/>
        </w:rPr>
        <w:t>氏名</w:t>
      </w:r>
      <w:r w:rsidR="007A39BC"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="007A39BC" w:rsidRPr="00A51EF4">
        <w:rPr>
          <w:rFonts w:ascii="ＭＳ 明朝" w:hAnsi="ＭＳ 明朝" w:hint="eastAsia"/>
          <w:sz w:val="24"/>
          <w:szCs w:val="24"/>
        </w:rPr>
        <w:t>印</w:t>
      </w:r>
    </w:p>
    <w:p w14:paraId="1D3B6E61" w14:textId="77777777" w:rsidR="00A51EF4" w:rsidRDefault="00A51EF4">
      <w:pPr>
        <w:pStyle w:val="a3"/>
        <w:rPr>
          <w:spacing w:val="0"/>
        </w:rPr>
      </w:pPr>
    </w:p>
    <w:p w14:paraId="0C06460D" w14:textId="77777777" w:rsidR="007A39BC" w:rsidRDefault="007A39BC">
      <w:pPr>
        <w:pStyle w:val="a3"/>
        <w:rPr>
          <w:spacing w:val="0"/>
        </w:rPr>
      </w:pPr>
    </w:p>
    <w:p w14:paraId="67BA06C9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6475A6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66A33159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DA9057E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844644C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2C8BA48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99F53F8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6515A8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FC893A" w14:textId="77777777" w:rsidR="00FA13B3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3293C94" w14:textId="77777777" w:rsidR="00A51EF4" w:rsidRPr="0035416A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005D0AF" w14:textId="77777777" w:rsidR="00FA13B3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hint="eastAsia"/>
          <w:sz w:val="32"/>
          <w:szCs w:val="32"/>
        </w:rPr>
        <w:t>委　　任　　状</w:t>
      </w:r>
    </w:p>
    <w:p w14:paraId="1A239807" w14:textId="77777777" w:rsidR="00FA13B3" w:rsidRDefault="00FA13B3" w:rsidP="0035416A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628BFED6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FBC3DB9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989DD9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70EC7E26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BB05C5C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7D40644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C015E89" w14:textId="77777777" w:rsidR="008B508A" w:rsidRPr="00EA40D9" w:rsidRDefault="008B508A" w:rsidP="0035416A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7B945CBF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5B70752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9A0990C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11C4D69" w14:textId="4A4BC4F6" w:rsidR="008B508A" w:rsidRDefault="008B508A" w:rsidP="00D42EA5">
      <w:pPr>
        <w:overflowPunct w:val="0"/>
        <w:ind w:left="2880" w:hangingChars="1200" w:hanging="2880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１　件　　　　　名　　　　</w:t>
      </w:r>
      <w:r w:rsidR="00E23C6B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令和</w:t>
      </w:r>
      <w:r w:rsidR="00012EFC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８</w:t>
      </w:r>
      <w:r w:rsidR="00D0033F" w:rsidRPr="00D0033F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年度</w:t>
      </w:r>
      <w:r w:rsidR="001D028D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沖縄県</w:t>
      </w:r>
      <w:r w:rsidR="00D0033F" w:rsidRPr="00D0033F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情報セキュリティ外部監査</w:t>
      </w:r>
      <w:r w:rsidR="005A5C25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・研修</w:t>
      </w:r>
      <w:r w:rsidR="009E4A65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業務</w:t>
      </w:r>
    </w:p>
    <w:p w14:paraId="35D265C6" w14:textId="77777777" w:rsidR="00D42EA5" w:rsidRPr="00086508" w:rsidRDefault="00D42EA5" w:rsidP="00D42EA5">
      <w:pPr>
        <w:overflowPunct w:val="0"/>
        <w:ind w:left="2616" w:hangingChars="1200" w:hanging="2616"/>
        <w:jc w:val="left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973259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8B508A" w:rsidRPr="0035416A" w14:paraId="58142B3F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3A736855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78766336" w14:textId="77777777" w:rsidR="008B508A" w:rsidRPr="00EA40D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EA40D9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２　代理人使用印鑑</w:t>
            </w:r>
          </w:p>
          <w:p w14:paraId="70C902C1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6A7B94EE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220D612E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7655D8B5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56677E08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5B5AD07F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45FD7EF0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28FB9F1F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</w:tr>
    </w:tbl>
    <w:p w14:paraId="18CBF890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40B7CA2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7B94844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A162462" w14:textId="3B6DBC1F" w:rsidR="008B508A" w:rsidRPr="002F1453" w:rsidRDefault="00086508" w:rsidP="0035416A">
      <w:pPr>
        <w:overflowPunct w:val="0"/>
        <w:textAlignment w:val="baseline"/>
        <w:rPr>
          <w:rFonts w:ascii="ＭＳ 明朝" w:hAnsi="Times New Roman"/>
          <w:spacing w:val="4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令和</w:t>
      </w:r>
      <w:r w:rsidR="00C37518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８</w:t>
      </w:r>
      <w:r w:rsidR="00D0033F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年</w:t>
      </w:r>
      <w:r w:rsidR="00EE383F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EE383F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8B508A" w:rsidRPr="002F1453">
        <w:rPr>
          <w:rFonts w:ascii="ＭＳ 明朝" w:hAnsi="ＭＳ 明朝" w:cs="ＭＳ 明朝" w:hint="eastAsia"/>
          <w:kern w:val="0"/>
          <w:sz w:val="24"/>
          <w:szCs w:val="24"/>
        </w:rPr>
        <w:t>月</w:t>
      </w:r>
      <w:r w:rsidR="00EE383F">
        <w:rPr>
          <w:rFonts w:ascii="ＭＳ 明朝" w:hAnsi="ＭＳ 明朝" w:cs="ＭＳ 明朝" w:hint="eastAsia"/>
          <w:kern w:val="0"/>
          <w:sz w:val="24"/>
          <w:szCs w:val="24"/>
        </w:rPr>
        <w:t xml:space="preserve">　　</w:t>
      </w:r>
      <w:r w:rsidR="008B508A" w:rsidRPr="002F1453">
        <w:rPr>
          <w:rFonts w:ascii="ＭＳ 明朝" w:hAnsi="ＭＳ 明朝" w:cs="ＭＳ 明朝" w:hint="eastAsia"/>
          <w:kern w:val="0"/>
          <w:sz w:val="24"/>
          <w:szCs w:val="24"/>
        </w:rPr>
        <w:t>日</w:t>
      </w:r>
    </w:p>
    <w:p w14:paraId="0E7E889D" w14:textId="77777777" w:rsidR="008B508A" w:rsidRPr="00086508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274BADAD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1D5299FF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委任者　　　住　所</w:t>
      </w:r>
    </w:p>
    <w:p w14:paraId="04EA7E71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33016E5F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</w:t>
      </w:r>
      <w:r w:rsidR="000C253A"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商号又は名称</w:t>
      </w:r>
    </w:p>
    <w:p w14:paraId="58F40AA0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25488D58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6B632E0D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56EA94B1" w14:textId="77777777" w:rsidR="00FA13B3" w:rsidRPr="00EA40D9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005740C4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2E5C5959" w14:textId="77777777" w:rsidR="00AC7D16" w:rsidRPr="00A51EF4" w:rsidRDefault="00AC7D16" w:rsidP="00AC7D16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6475A6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27DC8360" w14:textId="77777777" w:rsidR="00FA13B3" w:rsidRPr="00AC7D16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1A8CC25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3AC9237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E721B9A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99B1B3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542CFD6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F2BF3DF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4379585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36FCB2F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2D2A8EE" w14:textId="77777777" w:rsidR="000C253A" w:rsidRDefault="000C253A" w:rsidP="00EA40D9">
      <w:pPr>
        <w:overflowPunct w:val="0"/>
        <w:textAlignment w:val="baseline"/>
      </w:pPr>
    </w:p>
    <w:p w14:paraId="46A7B104" w14:textId="77777777" w:rsidR="00697501" w:rsidRPr="00697501" w:rsidRDefault="00697501" w:rsidP="00697501">
      <w:pPr>
        <w:pStyle w:val="a3"/>
        <w:spacing w:line="600" w:lineRule="exact"/>
        <w:ind w:firstLineChars="100" w:firstLine="480"/>
        <w:rPr>
          <w:spacing w:val="0"/>
          <w:sz w:val="48"/>
          <w:bdr w:val="single" w:sz="4" w:space="0" w:color="auto"/>
        </w:rPr>
      </w:pPr>
      <w:r w:rsidRPr="00697501">
        <w:rPr>
          <w:rFonts w:hint="eastAsia"/>
          <w:spacing w:val="0"/>
          <w:sz w:val="48"/>
          <w:bdr w:val="single" w:sz="4" w:space="0" w:color="auto"/>
        </w:rPr>
        <w:lastRenderedPageBreak/>
        <w:t>記入例</w:t>
      </w:r>
    </w:p>
    <w:p w14:paraId="2A3EB847" w14:textId="77777777" w:rsidR="00697501" w:rsidRPr="00A51EF4" w:rsidRDefault="00697501" w:rsidP="00697501">
      <w:pPr>
        <w:pStyle w:val="a3"/>
        <w:jc w:val="center"/>
        <w:rPr>
          <w:spacing w:val="0"/>
          <w:sz w:val="32"/>
          <w:szCs w:val="32"/>
        </w:rPr>
      </w:pPr>
      <w:r w:rsidRPr="00A51EF4">
        <w:rPr>
          <w:rFonts w:ascii="ＭＳ 明朝" w:hAnsi="ＭＳ 明朝" w:hint="eastAsia"/>
          <w:sz w:val="32"/>
          <w:szCs w:val="32"/>
        </w:rPr>
        <w:t>入　　札　　書</w:t>
      </w:r>
      <w:r>
        <w:rPr>
          <w:rFonts w:ascii="ＭＳ 明朝" w:hAnsi="ＭＳ 明朝"/>
          <w:sz w:val="32"/>
          <w:szCs w:val="32"/>
        </w:rPr>
        <w:br/>
      </w:r>
    </w:p>
    <w:p w14:paraId="43303CC2" w14:textId="77777777" w:rsidR="00697501" w:rsidRDefault="00697501" w:rsidP="00697501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697501" w:rsidRPr="00CE7C6F" w14:paraId="4E937472" w14:textId="77777777" w:rsidTr="007344C2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A476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8D0F5E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￥○○○，△△△－</w:t>
            </w:r>
          </w:p>
        </w:tc>
      </w:tr>
      <w:tr w:rsidR="00697501" w:rsidRPr="00CE7C6F" w14:paraId="775FD1C8" w14:textId="77777777" w:rsidTr="007344C2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1774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札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7B6F0C" w14:textId="50B4B91B" w:rsidR="00697501" w:rsidRPr="00FD4DF3" w:rsidRDefault="007A39BC" w:rsidP="009E4A65">
            <w:pPr>
              <w:pStyle w:val="a3"/>
              <w:rPr>
                <w:rFonts w:ascii="ＭＳ 明朝"/>
              </w:rPr>
            </w:pPr>
            <w:r>
              <w:rPr>
                <w:rFonts w:hAnsi="Times New Roman" w:hint="eastAsia"/>
              </w:rPr>
              <w:t>令和</w:t>
            </w:r>
            <w:r w:rsidR="00145F6E">
              <w:rPr>
                <w:rFonts w:hAnsi="Times New Roman" w:hint="eastAsia"/>
              </w:rPr>
              <w:t>８</w:t>
            </w:r>
            <w:r w:rsidR="00D0033F">
              <w:rPr>
                <w:rFonts w:hAnsi="Times New Roman" w:hint="eastAsia"/>
              </w:rPr>
              <w:t>年度</w:t>
            </w:r>
            <w:r w:rsidR="001D028D">
              <w:rPr>
                <w:rFonts w:hAnsi="Times New Roman" w:hint="eastAsia"/>
              </w:rPr>
              <w:t>沖縄県</w:t>
            </w:r>
            <w:r w:rsidR="00D0033F">
              <w:rPr>
                <w:rFonts w:hAnsi="Times New Roman" w:hint="eastAsia"/>
              </w:rPr>
              <w:t>情報セキュリティ外部監査</w:t>
            </w:r>
            <w:r w:rsidR="008332F7">
              <w:rPr>
                <w:rFonts w:hAnsi="Times New Roman" w:hint="eastAsia"/>
              </w:rPr>
              <w:t>・研修</w:t>
            </w:r>
            <w:r w:rsidR="009E4A65">
              <w:rPr>
                <w:rFonts w:hAnsi="Times New Roman" w:hint="eastAsia"/>
              </w:rPr>
              <w:t>業務</w:t>
            </w:r>
          </w:p>
        </w:tc>
      </w:tr>
      <w:tr w:rsidR="00697501" w:rsidRPr="00CE7C6F" w14:paraId="29B3D307" w14:textId="77777777" w:rsidTr="007344C2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EF3A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引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渡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場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8955F8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沖縄県企画部</w:t>
            </w:r>
            <w:r w:rsidR="001309CA">
              <w:rPr>
                <w:rFonts w:ascii="ＭＳ 明朝" w:hAnsi="ＭＳ 明朝" w:hint="eastAsia"/>
              </w:rPr>
              <w:t>情報基盤整備課</w:t>
            </w:r>
          </w:p>
        </w:tc>
      </w:tr>
      <w:tr w:rsidR="00697501" w:rsidRPr="00CE7C6F" w14:paraId="02498BF6" w14:textId="77777777" w:rsidTr="007344C2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7567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契　約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ABE3A8" w14:textId="1D44D547" w:rsidR="00697501" w:rsidRDefault="00CD33FB" w:rsidP="007A39BC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契約締結日から令和</w:t>
            </w:r>
            <w:r w:rsidR="00145F6E">
              <w:rPr>
                <w:rFonts w:ascii="ＭＳ 明朝" w:hAnsi="ＭＳ 明朝" w:hint="eastAsia"/>
              </w:rPr>
              <w:t>９</w:t>
            </w:r>
            <w:r w:rsidR="00D0033F">
              <w:rPr>
                <w:rFonts w:ascii="ＭＳ 明朝" w:hAnsi="ＭＳ 明朝" w:hint="eastAsia"/>
              </w:rPr>
              <w:t>年</w:t>
            </w:r>
            <w:r w:rsidR="00424070">
              <w:rPr>
                <w:rFonts w:ascii="ＭＳ 明朝" w:hAnsi="ＭＳ 明朝" w:hint="eastAsia"/>
              </w:rPr>
              <w:t>２</w:t>
            </w:r>
            <w:r w:rsidR="00D0033F">
              <w:rPr>
                <w:rFonts w:ascii="ＭＳ 明朝" w:hAnsi="ＭＳ 明朝" w:hint="eastAsia"/>
              </w:rPr>
              <w:t>月</w:t>
            </w:r>
            <w:r w:rsidR="00424070">
              <w:rPr>
                <w:rFonts w:ascii="ＭＳ 明朝" w:hAnsi="ＭＳ 明朝" w:hint="eastAsia"/>
              </w:rPr>
              <w:t>2</w:t>
            </w:r>
            <w:r w:rsidR="00145F6E">
              <w:rPr>
                <w:rFonts w:ascii="ＭＳ 明朝" w:hAnsi="ＭＳ 明朝" w:hint="eastAsia"/>
              </w:rPr>
              <w:t>6</w:t>
            </w:r>
            <w:r w:rsidR="001C259D">
              <w:rPr>
                <w:rFonts w:ascii="ＭＳ 明朝" w:hAnsi="ＭＳ 明朝" w:hint="eastAsia"/>
              </w:rPr>
              <w:t>日</w:t>
            </w:r>
            <w:r w:rsidR="00D0033F">
              <w:rPr>
                <w:rFonts w:ascii="ＭＳ 明朝" w:hAnsi="ＭＳ 明朝" w:hint="eastAsia"/>
              </w:rPr>
              <w:t>まで</w:t>
            </w:r>
          </w:p>
        </w:tc>
      </w:tr>
      <w:tr w:rsidR="00697501" w:rsidRPr="00CE7C6F" w14:paraId="6ACAE614" w14:textId="77777777" w:rsidTr="007344C2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0D5E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Pr="00086508">
              <w:rPr>
                <w:rFonts w:ascii="ＭＳ 明朝" w:hAnsi="ＭＳ 明朝" w:hint="eastAsia"/>
                <w:spacing w:val="62"/>
                <w:fitText w:val="1600" w:id="398106624"/>
              </w:rPr>
              <w:t>入札保証</w:t>
            </w:r>
            <w:r w:rsidRPr="00086508">
              <w:rPr>
                <w:rFonts w:ascii="ＭＳ 明朝" w:hAnsi="ＭＳ 明朝" w:hint="eastAsia"/>
                <w:spacing w:val="2"/>
                <w:fitText w:val="1600" w:id="398106624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8CC76A" w14:textId="77777777" w:rsidR="00697501" w:rsidRDefault="00697501" w:rsidP="00697501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免　除（※免除の場合は必要書類を提出すること）</w:t>
            </w:r>
          </w:p>
        </w:tc>
      </w:tr>
    </w:tbl>
    <w:p w14:paraId="04E96C6E" w14:textId="77777777" w:rsidR="00697501" w:rsidRDefault="00697501" w:rsidP="00697501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09F15F74" w14:textId="77777777" w:rsidR="00697501" w:rsidRPr="00A51EF4" w:rsidRDefault="00697501" w:rsidP="00697501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A51EF4">
        <w:rPr>
          <w:rFonts w:ascii="ＭＳ 明朝" w:hAnsi="ＭＳ 明朝" w:hint="eastAsia"/>
          <w:sz w:val="24"/>
          <w:szCs w:val="24"/>
        </w:rPr>
        <w:t>上記</w:t>
      </w:r>
      <w:r>
        <w:rPr>
          <w:rFonts w:ascii="ＭＳ 明朝" w:hAnsi="ＭＳ 明朝" w:hint="eastAsia"/>
          <w:sz w:val="24"/>
          <w:szCs w:val="24"/>
        </w:rPr>
        <w:t>の</w:t>
      </w:r>
      <w:r w:rsidRPr="00A51EF4">
        <w:rPr>
          <w:rFonts w:ascii="ＭＳ 明朝" w:hAnsi="ＭＳ 明朝" w:hint="eastAsia"/>
          <w:sz w:val="24"/>
          <w:szCs w:val="24"/>
        </w:rPr>
        <w:t>入札金額にその</w:t>
      </w:r>
      <w:r w:rsidRPr="00A51EF4">
        <w:rPr>
          <w:rFonts w:ascii="ＭＳ 明朝" w:hAnsi="ＭＳ 明朝"/>
          <w:sz w:val="24"/>
          <w:szCs w:val="24"/>
        </w:rPr>
        <w:t>100</w:t>
      </w:r>
      <w:r w:rsidR="00422AA7">
        <w:rPr>
          <w:rFonts w:ascii="ＭＳ 明朝" w:hAnsi="ＭＳ 明朝" w:hint="eastAsia"/>
          <w:sz w:val="24"/>
          <w:szCs w:val="24"/>
        </w:rPr>
        <w:t>分の</w:t>
      </w:r>
      <w:r w:rsidR="007A39BC">
        <w:rPr>
          <w:rFonts w:ascii="ＭＳ 明朝" w:hAnsi="ＭＳ 明朝" w:hint="eastAsia"/>
          <w:sz w:val="24"/>
          <w:szCs w:val="24"/>
        </w:rPr>
        <w:t>10</w:t>
      </w:r>
      <w:r w:rsidRPr="00A51EF4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A51EF4">
        <w:rPr>
          <w:rFonts w:ascii="ＭＳ 明朝" w:hAnsi="ＭＳ 明朝"/>
          <w:sz w:val="24"/>
          <w:szCs w:val="24"/>
        </w:rPr>
        <w:t>47</w:t>
      </w:r>
      <w:r w:rsidRPr="00A51EF4">
        <w:rPr>
          <w:rFonts w:ascii="ＭＳ 明朝" w:hAnsi="ＭＳ 明朝" w:hint="eastAsia"/>
          <w:sz w:val="24"/>
          <w:szCs w:val="24"/>
        </w:rPr>
        <w:t>年沖縄県規則第</w:t>
      </w:r>
      <w:r w:rsidRPr="00A51EF4">
        <w:rPr>
          <w:rFonts w:ascii="ＭＳ 明朝" w:hAnsi="ＭＳ 明朝"/>
          <w:sz w:val="24"/>
          <w:szCs w:val="24"/>
        </w:rPr>
        <w:t>12</w:t>
      </w:r>
      <w:r w:rsidRPr="00A51EF4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0BE78E0E" w14:textId="77777777" w:rsidR="00697501" w:rsidRPr="00A51EF4" w:rsidRDefault="00697501" w:rsidP="00697501">
      <w:pPr>
        <w:pStyle w:val="a3"/>
        <w:rPr>
          <w:spacing w:val="0"/>
        </w:rPr>
      </w:pPr>
    </w:p>
    <w:p w14:paraId="4D41694E" w14:textId="77777777" w:rsidR="00697501" w:rsidRDefault="00697501" w:rsidP="00697501">
      <w:pPr>
        <w:pStyle w:val="a3"/>
        <w:rPr>
          <w:spacing w:val="0"/>
        </w:rPr>
      </w:pPr>
    </w:p>
    <w:p w14:paraId="6171B458" w14:textId="77777777" w:rsidR="00697501" w:rsidRDefault="00697501" w:rsidP="00697501">
      <w:pPr>
        <w:pStyle w:val="a3"/>
        <w:rPr>
          <w:spacing w:val="0"/>
        </w:rPr>
      </w:pPr>
    </w:p>
    <w:p w14:paraId="62207A18" w14:textId="700BE21B" w:rsidR="00697501" w:rsidRPr="002F1453" w:rsidRDefault="00E23C6B" w:rsidP="00697501">
      <w:pPr>
        <w:pStyle w:val="a3"/>
        <w:ind w:firstLineChars="300" w:firstLine="744"/>
        <w:rPr>
          <w:spacing w:val="0"/>
          <w:sz w:val="24"/>
          <w:szCs w:val="24"/>
        </w:rPr>
      </w:pPr>
      <w:r w:rsidRPr="002F1453">
        <w:rPr>
          <w:rFonts w:ascii="ＭＳ 明朝" w:hAnsi="ＭＳ 明朝" w:hint="eastAsia"/>
          <w:sz w:val="24"/>
          <w:szCs w:val="24"/>
        </w:rPr>
        <w:t>令和</w:t>
      </w:r>
      <w:r w:rsidR="00B87384">
        <w:rPr>
          <w:rFonts w:ascii="ＭＳ 明朝" w:hAnsi="ＭＳ 明朝" w:hint="eastAsia"/>
          <w:sz w:val="24"/>
          <w:szCs w:val="24"/>
        </w:rPr>
        <w:t>８</w:t>
      </w:r>
      <w:r w:rsidR="00D0033F" w:rsidRPr="002F1453">
        <w:rPr>
          <w:rFonts w:ascii="ＭＳ 明朝" w:hAnsi="ＭＳ 明朝" w:hint="eastAsia"/>
          <w:sz w:val="24"/>
          <w:szCs w:val="24"/>
        </w:rPr>
        <w:t>年</w:t>
      </w:r>
      <w:r w:rsidR="00086508">
        <w:rPr>
          <w:rFonts w:ascii="ＭＳ 明朝" w:hAnsi="ＭＳ 明朝" w:hint="eastAsia"/>
          <w:sz w:val="24"/>
          <w:szCs w:val="24"/>
        </w:rPr>
        <w:t>○</w:t>
      </w:r>
      <w:r w:rsidR="00697501" w:rsidRPr="002F1453">
        <w:rPr>
          <w:rFonts w:ascii="ＭＳ 明朝" w:hAnsi="ＭＳ 明朝" w:hint="eastAsia"/>
          <w:sz w:val="24"/>
          <w:szCs w:val="24"/>
        </w:rPr>
        <w:t>月</w:t>
      </w:r>
      <w:r w:rsidR="00086508">
        <w:rPr>
          <w:rFonts w:ascii="ＭＳ 明朝" w:hAnsi="ＭＳ 明朝" w:hint="eastAsia"/>
          <w:sz w:val="24"/>
          <w:szCs w:val="24"/>
        </w:rPr>
        <w:t>✕</w:t>
      </w:r>
      <w:r w:rsidR="00697501" w:rsidRPr="002F1453">
        <w:rPr>
          <w:rFonts w:ascii="ＭＳ 明朝" w:hAnsi="ＭＳ 明朝" w:hint="eastAsia"/>
          <w:sz w:val="24"/>
          <w:szCs w:val="24"/>
        </w:rPr>
        <w:t>日</w:t>
      </w:r>
    </w:p>
    <w:p w14:paraId="12F8DAAA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</w:p>
    <w:p w14:paraId="6FE96D78" w14:textId="77777777" w:rsidR="00697501" w:rsidRDefault="00697501" w:rsidP="00697501">
      <w:pPr>
        <w:pStyle w:val="a3"/>
        <w:rPr>
          <w:spacing w:val="0"/>
        </w:rPr>
      </w:pPr>
    </w:p>
    <w:p w14:paraId="691979E5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                         </w:t>
      </w:r>
      <w:r w:rsidRPr="00A51EF4">
        <w:rPr>
          <w:rFonts w:ascii="ＭＳ 明朝" w:hAnsi="ＭＳ 明朝" w:hint="eastAsia"/>
          <w:sz w:val="24"/>
          <w:szCs w:val="24"/>
        </w:rPr>
        <w:t>入札者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</w:t>
      </w:r>
      <w:r w:rsidRPr="00A51EF4">
        <w:rPr>
          <w:rFonts w:ascii="ＭＳ 明朝" w:hAnsi="ＭＳ 明朝" w:hint="eastAsia"/>
          <w:sz w:val="24"/>
          <w:szCs w:val="24"/>
        </w:rPr>
        <w:t>住　所</w:t>
      </w:r>
    </w:p>
    <w:p w14:paraId="11663636" w14:textId="77777777" w:rsidR="00697501" w:rsidRPr="00A51EF4" w:rsidRDefault="00697501" w:rsidP="00697501">
      <w:pPr>
        <w:pStyle w:val="a3"/>
        <w:rPr>
          <w:rFonts w:ascii="ＭＳ 明朝"/>
          <w:spacing w:val="2"/>
          <w:sz w:val="24"/>
          <w:szCs w:val="24"/>
        </w:rPr>
      </w:pP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193A7E4D" w14:textId="77777777" w:rsidR="00697501" w:rsidRPr="00A51EF4" w:rsidRDefault="00697501" w:rsidP="00697501">
      <w:pPr>
        <w:pStyle w:val="a3"/>
        <w:rPr>
          <w:rFonts w:ascii="ＭＳ 明朝"/>
          <w:spacing w:val="2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Pr="00A51EF4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740C0ACA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</w:p>
    <w:p w14:paraId="0D06D7C7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Pr="00A51EF4">
        <w:rPr>
          <w:rFonts w:ascii="ＭＳ 明朝" w:hAnsi="ＭＳ 明朝" w:hint="eastAsia"/>
          <w:spacing w:val="2"/>
          <w:sz w:val="24"/>
          <w:szCs w:val="24"/>
        </w:rPr>
        <w:t>代表者氏名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Pr="00A51EF4">
        <w:rPr>
          <w:rFonts w:ascii="ＭＳ 明朝" w:hAnsi="ＭＳ 明朝" w:hint="eastAsia"/>
          <w:sz w:val="24"/>
          <w:szCs w:val="24"/>
        </w:rPr>
        <w:t>印</w:t>
      </w:r>
    </w:p>
    <w:p w14:paraId="5A90B273" w14:textId="77777777" w:rsidR="00697501" w:rsidRDefault="00697501" w:rsidP="00697501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7C1AD8B7" w14:textId="77777777" w:rsidR="00697501" w:rsidRDefault="00697501" w:rsidP="00697501">
      <w:pPr>
        <w:pStyle w:val="a3"/>
        <w:rPr>
          <w:spacing w:val="0"/>
        </w:rPr>
      </w:pPr>
    </w:p>
    <w:p w14:paraId="2CF8D6BF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6475A6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61533760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0803D7C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2C38F31" w14:textId="77777777" w:rsidR="00697501" w:rsidRPr="00AE3572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3594024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1FE69CA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82D3383" w14:textId="77777777" w:rsidR="00697501" w:rsidRPr="00697501" w:rsidRDefault="00697501" w:rsidP="00EA40D9">
      <w:pPr>
        <w:overflowPunct w:val="0"/>
        <w:textAlignment w:val="baseline"/>
      </w:pPr>
    </w:p>
    <w:sectPr w:rsidR="00697501" w:rsidRPr="00697501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BAA"/>
    <w:rsid w:val="00007F75"/>
    <w:rsid w:val="00012EFC"/>
    <w:rsid w:val="00016BB3"/>
    <w:rsid w:val="00057481"/>
    <w:rsid w:val="00086508"/>
    <w:rsid w:val="00095EB5"/>
    <w:rsid w:val="000C253A"/>
    <w:rsid w:val="000E6FAA"/>
    <w:rsid w:val="000F03C8"/>
    <w:rsid w:val="00125404"/>
    <w:rsid w:val="001309CA"/>
    <w:rsid w:val="00140ADD"/>
    <w:rsid w:val="00145F6E"/>
    <w:rsid w:val="001A6E4A"/>
    <w:rsid w:val="001C259D"/>
    <w:rsid w:val="001D028D"/>
    <w:rsid w:val="0027102F"/>
    <w:rsid w:val="0027763F"/>
    <w:rsid w:val="002D45B9"/>
    <w:rsid w:val="002E1588"/>
    <w:rsid w:val="002F1453"/>
    <w:rsid w:val="002F148B"/>
    <w:rsid w:val="003241E8"/>
    <w:rsid w:val="0035416A"/>
    <w:rsid w:val="00360075"/>
    <w:rsid w:val="003B5134"/>
    <w:rsid w:val="00422AA7"/>
    <w:rsid w:val="00424070"/>
    <w:rsid w:val="00482DA1"/>
    <w:rsid w:val="00490EF3"/>
    <w:rsid w:val="004B4A61"/>
    <w:rsid w:val="0051378E"/>
    <w:rsid w:val="005A5C25"/>
    <w:rsid w:val="005F523D"/>
    <w:rsid w:val="00616DFB"/>
    <w:rsid w:val="006219A5"/>
    <w:rsid w:val="00644B4F"/>
    <w:rsid w:val="006458BC"/>
    <w:rsid w:val="006475A6"/>
    <w:rsid w:val="00697501"/>
    <w:rsid w:val="0070158A"/>
    <w:rsid w:val="00754055"/>
    <w:rsid w:val="007A39BC"/>
    <w:rsid w:val="007B2417"/>
    <w:rsid w:val="008332F7"/>
    <w:rsid w:val="00854C9D"/>
    <w:rsid w:val="00873733"/>
    <w:rsid w:val="008B508A"/>
    <w:rsid w:val="008D1261"/>
    <w:rsid w:val="008E4BAA"/>
    <w:rsid w:val="009146C2"/>
    <w:rsid w:val="00927BD9"/>
    <w:rsid w:val="009360D5"/>
    <w:rsid w:val="00944B28"/>
    <w:rsid w:val="009B5A90"/>
    <w:rsid w:val="009E4A65"/>
    <w:rsid w:val="009F3699"/>
    <w:rsid w:val="00A1217E"/>
    <w:rsid w:val="00A51EF4"/>
    <w:rsid w:val="00A5472E"/>
    <w:rsid w:val="00A61198"/>
    <w:rsid w:val="00AA5D9A"/>
    <w:rsid w:val="00AC7D16"/>
    <w:rsid w:val="00AD42CA"/>
    <w:rsid w:val="00AE34FF"/>
    <w:rsid w:val="00AE3572"/>
    <w:rsid w:val="00B65CCE"/>
    <w:rsid w:val="00B766A5"/>
    <w:rsid w:val="00B82D0C"/>
    <w:rsid w:val="00B87384"/>
    <w:rsid w:val="00BA6B84"/>
    <w:rsid w:val="00BD5E7A"/>
    <w:rsid w:val="00BE1B29"/>
    <w:rsid w:val="00C37518"/>
    <w:rsid w:val="00C65E48"/>
    <w:rsid w:val="00CB0F05"/>
    <w:rsid w:val="00CD33FB"/>
    <w:rsid w:val="00CD5B35"/>
    <w:rsid w:val="00CE7C6F"/>
    <w:rsid w:val="00D0033F"/>
    <w:rsid w:val="00D218EA"/>
    <w:rsid w:val="00D42EA5"/>
    <w:rsid w:val="00D93C77"/>
    <w:rsid w:val="00DB2BBC"/>
    <w:rsid w:val="00E10E2D"/>
    <w:rsid w:val="00E23C6B"/>
    <w:rsid w:val="00E60A6F"/>
    <w:rsid w:val="00E679E8"/>
    <w:rsid w:val="00E73593"/>
    <w:rsid w:val="00EA40D9"/>
    <w:rsid w:val="00EE383F"/>
    <w:rsid w:val="00EF419B"/>
    <w:rsid w:val="00F16EEA"/>
    <w:rsid w:val="00F6000E"/>
    <w:rsid w:val="00F7592F"/>
    <w:rsid w:val="00F80505"/>
    <w:rsid w:val="00F80CAC"/>
    <w:rsid w:val="00FA13B3"/>
    <w:rsid w:val="00FD4DF3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DD3B7F"/>
  <w15:docId w15:val="{93EBD830-A827-4FD3-B179-2F5F63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003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0033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181</TotalTime>
  <Pages>4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　札　　書</vt:lpstr>
    </vt:vector>
  </TitlesOfParts>
  <Company>Microsoft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creator>user</dc:creator>
  <cp:lastModifiedBy>0082337</cp:lastModifiedBy>
  <cp:revision>36</cp:revision>
  <cp:lastPrinted>2021-10-22T05:51:00Z</cp:lastPrinted>
  <dcterms:created xsi:type="dcterms:W3CDTF">2017-08-22T04:35:00Z</dcterms:created>
  <dcterms:modified xsi:type="dcterms:W3CDTF">2026-08-06T11:25:00Z</dcterms:modified>
</cp:coreProperties>
</file>