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FFB22" w14:textId="77777777" w:rsidR="00EA40D9" w:rsidRPr="005A7569" w:rsidRDefault="00EA40D9" w:rsidP="00EA40D9">
      <w:pPr>
        <w:pStyle w:val="a3"/>
        <w:spacing w:line="600" w:lineRule="exact"/>
        <w:jc w:val="right"/>
        <w:rPr>
          <w:spacing w:val="0"/>
        </w:rPr>
      </w:pPr>
      <w:r w:rsidRPr="005A7569">
        <w:rPr>
          <w:rFonts w:hint="eastAsia"/>
          <w:sz w:val="40"/>
          <w:szCs w:val="40"/>
          <w:bdr w:val="single" w:sz="4" w:space="0" w:color="000000"/>
        </w:rPr>
        <w:t>別紙５</w:t>
      </w:r>
    </w:p>
    <w:p w14:paraId="0A72387F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5AEE1E67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C112D15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39FB6C66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D7A62F0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5B3281E1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3BAD75C5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088BE907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A775894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F8E17F5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1939E4F4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5D111B0A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4472386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82AC42A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BB45C18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13DE094" w14:textId="77777777" w:rsidR="00EA40D9" w:rsidRPr="005A7569" w:rsidRDefault="00EA40D9" w:rsidP="00EA40D9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29DD98F" w14:textId="10C8FF29" w:rsidR="00EA40D9" w:rsidRPr="005A7569" w:rsidRDefault="00EA40D9" w:rsidP="004E0DD2">
      <w:pPr>
        <w:overflowPunct w:val="0"/>
        <w:jc w:val="center"/>
        <w:textAlignment w:val="baseline"/>
        <w:rPr>
          <w:rFonts w:ascii="ＭＳ 明朝" w:hAnsi="Times New Roman"/>
          <w:spacing w:val="4"/>
          <w:kern w:val="0"/>
          <w:szCs w:val="21"/>
        </w:rPr>
      </w:pPr>
      <w:r w:rsidRPr="005A7569">
        <w:rPr>
          <w:rFonts w:hint="eastAsia"/>
          <w:spacing w:val="4"/>
          <w:sz w:val="40"/>
          <w:szCs w:val="40"/>
        </w:rPr>
        <w:t>入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札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書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及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び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委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任</w:t>
      </w:r>
      <w:r w:rsidRPr="005A7569">
        <w:rPr>
          <w:spacing w:val="2"/>
          <w:sz w:val="40"/>
          <w:szCs w:val="40"/>
        </w:rPr>
        <w:t xml:space="preserve"> </w:t>
      </w:r>
      <w:r w:rsidRPr="005A7569">
        <w:rPr>
          <w:rFonts w:hint="eastAsia"/>
          <w:spacing w:val="4"/>
          <w:sz w:val="40"/>
          <w:szCs w:val="40"/>
        </w:rPr>
        <w:t>状</w:t>
      </w:r>
    </w:p>
    <w:p w14:paraId="66D6FB59" w14:textId="77777777" w:rsidR="004E0DD2" w:rsidRPr="005A7569" w:rsidRDefault="004E0DD2">
      <w:pPr>
        <w:widowControl/>
        <w:jc w:val="left"/>
        <w:rPr>
          <w:rFonts w:ascii="ＭＳ 明朝" w:hAnsi="ＭＳ 明朝" w:cs="ＭＳ 明朝"/>
          <w:spacing w:val="4"/>
          <w:kern w:val="0"/>
          <w:sz w:val="32"/>
          <w:szCs w:val="32"/>
        </w:rPr>
      </w:pPr>
      <w:r w:rsidRPr="005A7569">
        <w:rPr>
          <w:rFonts w:ascii="ＭＳ 明朝" w:hAnsi="ＭＳ 明朝"/>
          <w:sz w:val="32"/>
          <w:szCs w:val="32"/>
        </w:rPr>
        <w:br w:type="page"/>
      </w:r>
    </w:p>
    <w:p w14:paraId="543DF345" w14:textId="4C4AA634" w:rsidR="008B508A" w:rsidRPr="005A7569" w:rsidRDefault="008B508A">
      <w:pPr>
        <w:pStyle w:val="a3"/>
        <w:jc w:val="center"/>
        <w:rPr>
          <w:spacing w:val="0"/>
          <w:sz w:val="32"/>
          <w:szCs w:val="32"/>
        </w:rPr>
      </w:pPr>
      <w:r w:rsidRPr="005A7569">
        <w:rPr>
          <w:rFonts w:ascii="ＭＳ 明朝" w:hAnsi="ＭＳ 明朝" w:hint="eastAsia"/>
          <w:sz w:val="32"/>
          <w:szCs w:val="32"/>
        </w:rPr>
        <w:lastRenderedPageBreak/>
        <w:t>入　　札　　書</w:t>
      </w:r>
      <w:r w:rsidR="000C253A" w:rsidRPr="005A7569">
        <w:rPr>
          <w:rFonts w:ascii="ＭＳ 明朝" w:hAnsi="ＭＳ 明朝" w:hint="eastAsia"/>
          <w:sz w:val="32"/>
          <w:szCs w:val="32"/>
        </w:rPr>
        <w:t>（単体用）</w:t>
      </w:r>
      <w:r w:rsidR="00A51EF4" w:rsidRPr="005A7569">
        <w:rPr>
          <w:rFonts w:ascii="ＭＳ 明朝" w:hAnsi="ＭＳ 明朝"/>
          <w:sz w:val="32"/>
          <w:szCs w:val="32"/>
        </w:rPr>
        <w:br/>
      </w:r>
    </w:p>
    <w:p w14:paraId="67AA89E3" w14:textId="77777777" w:rsidR="008B508A" w:rsidRPr="005A7569" w:rsidRDefault="008B508A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100493" w:rsidRPr="005A7569" w14:paraId="55F203CB" w14:textId="77777777" w:rsidTr="00FD4DF3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B1EB" w14:textId="77777777" w:rsidR="008B508A" w:rsidRPr="005A7569" w:rsidRDefault="008B508A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4E3FC9" w14:textId="77777777" w:rsidR="008B508A" w:rsidRPr="005A7569" w:rsidRDefault="008B508A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￥</w:t>
            </w:r>
          </w:p>
        </w:tc>
      </w:tr>
      <w:tr w:rsidR="00100493" w:rsidRPr="005A7569" w14:paraId="5BE162F8" w14:textId="77777777" w:rsidTr="00FD4DF3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73AA" w14:textId="77777777" w:rsidR="008B508A" w:rsidRPr="005A7569" w:rsidRDefault="008B508A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入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札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の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目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CA1055" w14:textId="50DA3A8F" w:rsidR="008B508A" w:rsidRPr="005A7569" w:rsidRDefault="00C653E5" w:rsidP="00B844A4">
            <w:pPr>
              <w:pStyle w:val="a3"/>
              <w:rPr>
                <w:rFonts w:ascii="ＭＳ 明朝"/>
              </w:rPr>
            </w:pPr>
            <w:r w:rsidRPr="005A7569">
              <w:rPr>
                <w:rFonts w:ascii="ＭＳ 明朝" w:hint="eastAsia"/>
              </w:rPr>
              <w:t>個人番号利用事務</w:t>
            </w:r>
            <w:r w:rsidR="002834C5" w:rsidRPr="005A7569">
              <w:rPr>
                <w:rFonts w:ascii="ＭＳ 明朝" w:hint="eastAsia"/>
              </w:rPr>
              <w:t>端末の</w:t>
            </w:r>
            <w:r w:rsidR="004E0DD2" w:rsidRPr="005A7569">
              <w:rPr>
                <w:rFonts w:ascii="ＭＳ 明朝" w:hint="eastAsia"/>
              </w:rPr>
              <w:t>ウイルス対策ソフト</w:t>
            </w:r>
            <w:r w:rsidR="007F7662" w:rsidRPr="005A7569">
              <w:rPr>
                <w:rFonts w:ascii="ＭＳ 明朝" w:hint="eastAsia"/>
              </w:rPr>
              <w:t>ライセンス</w:t>
            </w:r>
            <w:r w:rsidR="00E72D89" w:rsidRPr="005A7569">
              <w:rPr>
                <w:rFonts w:ascii="ＭＳ 明朝" w:hint="eastAsia"/>
              </w:rPr>
              <w:t>賃貸借</w:t>
            </w:r>
          </w:p>
        </w:tc>
      </w:tr>
      <w:tr w:rsidR="00100493" w:rsidRPr="005A7569" w14:paraId="5E945321" w14:textId="77777777" w:rsidTr="00A51EF4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B8FB" w14:textId="77777777" w:rsidR="008B508A" w:rsidRPr="005A7569" w:rsidRDefault="008B508A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引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渡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の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場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B5CD0" w14:textId="77777777" w:rsidR="008B508A" w:rsidRPr="005A7569" w:rsidRDefault="00DB2BBC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ascii="ＭＳ 明朝" w:hAnsi="ＭＳ 明朝" w:hint="eastAsia"/>
              </w:rPr>
              <w:t>沖縄県企画部</w:t>
            </w:r>
            <w:r w:rsidR="008E017B" w:rsidRPr="005A7569">
              <w:rPr>
                <w:rFonts w:ascii="ＭＳ 明朝" w:hAnsi="ＭＳ 明朝" w:hint="eastAsia"/>
              </w:rPr>
              <w:t>情報基盤整備課</w:t>
            </w:r>
            <w:r w:rsidRPr="005A7569">
              <w:rPr>
                <w:rFonts w:ascii="ＭＳ 明朝" w:hAnsi="ＭＳ 明朝" w:hint="eastAsia"/>
              </w:rPr>
              <w:t>の他、同賃貸借</w:t>
            </w:r>
            <w:r w:rsidR="000C253A" w:rsidRPr="005A7569">
              <w:rPr>
                <w:rFonts w:ascii="ＭＳ 明朝" w:hAnsi="ＭＳ 明朝" w:hint="eastAsia"/>
              </w:rPr>
              <w:t>仕様書による。</w:t>
            </w:r>
          </w:p>
        </w:tc>
      </w:tr>
      <w:tr w:rsidR="00100493" w:rsidRPr="005A7569" w14:paraId="3F2258C5" w14:textId="77777777" w:rsidTr="00A51EF4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0256" w14:textId="77777777" w:rsidR="008B508A" w:rsidRPr="005A7569" w:rsidRDefault="008B508A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="00100493" w:rsidRPr="005A7569">
              <w:rPr>
                <w:rFonts w:ascii="ＭＳ 明朝" w:hAnsi="ＭＳ 明朝" w:hint="eastAsia"/>
              </w:rPr>
              <w:t xml:space="preserve">履　行　</w:t>
            </w:r>
            <w:r w:rsidR="000C253A" w:rsidRPr="005A7569">
              <w:rPr>
                <w:rFonts w:ascii="ＭＳ 明朝" w:hAnsi="ＭＳ 明朝" w:hint="eastAsia"/>
              </w:rPr>
              <w:t>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485EB" w14:textId="73388886" w:rsidR="008B508A" w:rsidRPr="005A7569" w:rsidRDefault="00485BF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ascii="ＭＳ 明朝" w:hAnsi="ＭＳ 明朝" w:hint="eastAsia"/>
              </w:rPr>
              <w:t>契約締結日</w:t>
            </w:r>
            <w:r w:rsidR="008E017B" w:rsidRPr="005A7569">
              <w:rPr>
                <w:rFonts w:ascii="ＭＳ 明朝" w:hAnsi="ＭＳ 明朝" w:hint="eastAsia"/>
              </w:rPr>
              <w:t>から令和</w:t>
            </w:r>
            <w:r w:rsidR="0067652F" w:rsidRPr="005A7569">
              <w:rPr>
                <w:rFonts w:ascii="ＭＳ 明朝" w:hAnsi="ＭＳ 明朝" w:hint="eastAsia"/>
              </w:rPr>
              <w:t>９</w:t>
            </w:r>
            <w:r w:rsidR="008E017B" w:rsidRPr="005A7569">
              <w:rPr>
                <w:rFonts w:ascii="ＭＳ 明朝" w:hAnsi="ＭＳ 明朝" w:hint="eastAsia"/>
              </w:rPr>
              <w:t>年</w:t>
            </w:r>
            <w:r w:rsidR="00501A42" w:rsidRPr="005A7569">
              <w:rPr>
                <w:rFonts w:ascii="ＭＳ 明朝" w:hAnsi="ＭＳ 明朝" w:hint="eastAsia"/>
              </w:rPr>
              <w:t>９</w:t>
            </w:r>
            <w:r w:rsidR="008B508A" w:rsidRPr="005A7569">
              <w:rPr>
                <w:rFonts w:ascii="ＭＳ 明朝" w:hAnsi="ＭＳ 明朝" w:hint="eastAsia"/>
              </w:rPr>
              <w:t>月</w:t>
            </w:r>
            <w:r w:rsidR="00DE1583" w:rsidRPr="005A7569">
              <w:rPr>
                <w:rFonts w:ascii="ＭＳ 明朝" w:hAnsi="ＭＳ 明朝" w:hint="eastAsia"/>
              </w:rPr>
              <w:t>30</w:t>
            </w:r>
            <w:r w:rsidR="008B508A" w:rsidRPr="005A7569">
              <w:rPr>
                <w:rFonts w:ascii="ＭＳ 明朝" w:hAnsi="ＭＳ 明朝" w:hint="eastAsia"/>
              </w:rPr>
              <w:t>日まで</w:t>
            </w:r>
          </w:p>
        </w:tc>
      </w:tr>
      <w:tr w:rsidR="00100493" w:rsidRPr="005A7569" w14:paraId="4985DD1B" w14:textId="77777777" w:rsidTr="00A51EF4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5396" w14:textId="77777777" w:rsidR="008B508A" w:rsidRPr="005A7569" w:rsidRDefault="008B508A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  <w:spacing w:val="62"/>
                <w:fitText w:val="1600" w:id="83030272"/>
              </w:rPr>
              <w:t>入札保証</w:t>
            </w:r>
            <w:r w:rsidRPr="005A7569">
              <w:rPr>
                <w:rFonts w:ascii="ＭＳ 明朝" w:hAnsi="ＭＳ 明朝" w:hint="eastAsia"/>
                <w:spacing w:val="2"/>
                <w:fitText w:val="1600" w:id="83030272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F7690C" w14:textId="77777777" w:rsidR="008B508A" w:rsidRPr="005A7569" w:rsidRDefault="008B508A" w:rsidP="00CE7C6F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</w:p>
        </w:tc>
      </w:tr>
    </w:tbl>
    <w:p w14:paraId="2F80364B" w14:textId="77777777" w:rsidR="00A51EF4" w:rsidRPr="005A7569" w:rsidRDefault="00A51EF4">
      <w:pPr>
        <w:pStyle w:val="a3"/>
        <w:rPr>
          <w:spacing w:val="0"/>
        </w:rPr>
      </w:pPr>
      <w:r w:rsidRPr="005A7569">
        <w:rPr>
          <w:rFonts w:hint="eastAsia"/>
          <w:spacing w:val="0"/>
        </w:rPr>
        <w:br/>
      </w:r>
    </w:p>
    <w:p w14:paraId="64AF9AC9" w14:textId="2C2A69E6" w:rsidR="008B508A" w:rsidRPr="005A7569" w:rsidRDefault="008B508A" w:rsidP="00A51EF4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上記</w:t>
      </w:r>
      <w:r w:rsidR="00A51EF4" w:rsidRPr="005A7569">
        <w:rPr>
          <w:rFonts w:ascii="ＭＳ 明朝" w:hAnsi="ＭＳ 明朝" w:hint="eastAsia"/>
          <w:sz w:val="24"/>
          <w:szCs w:val="24"/>
        </w:rPr>
        <w:t>の入札</w:t>
      </w:r>
      <w:r w:rsidRPr="005A7569">
        <w:rPr>
          <w:rFonts w:ascii="ＭＳ 明朝" w:hAnsi="ＭＳ 明朝" w:hint="eastAsia"/>
          <w:sz w:val="24"/>
          <w:szCs w:val="24"/>
        </w:rPr>
        <w:t>金額にその</w:t>
      </w:r>
      <w:r w:rsidRPr="005A7569">
        <w:rPr>
          <w:rFonts w:ascii="ＭＳ 明朝" w:hAnsi="ＭＳ 明朝"/>
          <w:sz w:val="24"/>
          <w:szCs w:val="24"/>
        </w:rPr>
        <w:t>100</w:t>
      </w:r>
      <w:r w:rsidR="008E017B" w:rsidRPr="005A7569">
        <w:rPr>
          <w:rFonts w:ascii="ＭＳ 明朝" w:hAnsi="ＭＳ 明朝" w:hint="eastAsia"/>
          <w:sz w:val="24"/>
          <w:szCs w:val="24"/>
        </w:rPr>
        <w:t>分の10</w:t>
      </w:r>
      <w:r w:rsidRPr="005A7569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5A7569">
        <w:rPr>
          <w:rFonts w:ascii="ＭＳ 明朝" w:hAnsi="ＭＳ 明朝"/>
          <w:sz w:val="24"/>
          <w:szCs w:val="24"/>
        </w:rPr>
        <w:t>47</w:t>
      </w:r>
      <w:r w:rsidRPr="005A7569">
        <w:rPr>
          <w:rFonts w:ascii="ＭＳ 明朝" w:hAnsi="ＭＳ 明朝" w:hint="eastAsia"/>
          <w:sz w:val="24"/>
          <w:szCs w:val="24"/>
        </w:rPr>
        <w:t>年沖縄県規則第</w:t>
      </w:r>
      <w:r w:rsidRPr="005A7569">
        <w:rPr>
          <w:rFonts w:ascii="ＭＳ 明朝" w:hAnsi="ＭＳ 明朝"/>
          <w:sz w:val="24"/>
          <w:szCs w:val="24"/>
        </w:rPr>
        <w:t>12</w:t>
      </w:r>
      <w:r w:rsidRPr="005A7569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3FD1EC0F" w14:textId="77777777" w:rsidR="008B508A" w:rsidRPr="005A7569" w:rsidRDefault="008B508A">
      <w:pPr>
        <w:pStyle w:val="a3"/>
        <w:rPr>
          <w:spacing w:val="0"/>
        </w:rPr>
      </w:pPr>
    </w:p>
    <w:p w14:paraId="7359C986" w14:textId="77777777" w:rsidR="00A51EF4" w:rsidRPr="005A7569" w:rsidRDefault="00A51EF4">
      <w:pPr>
        <w:pStyle w:val="a3"/>
        <w:rPr>
          <w:spacing w:val="0"/>
        </w:rPr>
      </w:pPr>
    </w:p>
    <w:p w14:paraId="5694FDDC" w14:textId="77777777" w:rsidR="00A51EF4" w:rsidRPr="005A7569" w:rsidRDefault="00A51EF4">
      <w:pPr>
        <w:pStyle w:val="a3"/>
        <w:rPr>
          <w:spacing w:val="0"/>
        </w:rPr>
      </w:pPr>
    </w:p>
    <w:p w14:paraId="2CDBB538" w14:textId="5260B22D" w:rsidR="008B508A" w:rsidRPr="005A7569" w:rsidRDefault="008E017B" w:rsidP="00A51EF4">
      <w:pPr>
        <w:pStyle w:val="a3"/>
        <w:ind w:firstLineChars="300" w:firstLine="744"/>
        <w:rPr>
          <w:spacing w:val="0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令和</w:t>
      </w:r>
      <w:r w:rsidR="004E0DD2" w:rsidRPr="005A7569">
        <w:rPr>
          <w:rFonts w:ascii="ＭＳ 明朝" w:hAnsi="ＭＳ 明朝" w:hint="eastAsia"/>
          <w:sz w:val="24"/>
          <w:szCs w:val="24"/>
        </w:rPr>
        <w:t xml:space="preserve">　</w:t>
      </w:r>
      <w:r w:rsidR="000C253A" w:rsidRPr="005A7569">
        <w:rPr>
          <w:rFonts w:ascii="ＭＳ 明朝" w:hAnsi="ＭＳ 明朝" w:hint="eastAsia"/>
          <w:sz w:val="24"/>
          <w:szCs w:val="24"/>
        </w:rPr>
        <w:t xml:space="preserve">年　</w:t>
      </w:r>
      <w:r w:rsidR="00A51EF4" w:rsidRPr="005A7569">
        <w:rPr>
          <w:rFonts w:ascii="ＭＳ 明朝" w:hAnsi="ＭＳ 明朝" w:hint="eastAsia"/>
          <w:sz w:val="24"/>
          <w:szCs w:val="24"/>
        </w:rPr>
        <w:t xml:space="preserve"> </w:t>
      </w:r>
      <w:r w:rsidR="008B508A" w:rsidRPr="005A7569">
        <w:rPr>
          <w:rFonts w:ascii="ＭＳ 明朝" w:hAnsi="ＭＳ 明朝" w:hint="eastAsia"/>
          <w:sz w:val="24"/>
          <w:szCs w:val="24"/>
        </w:rPr>
        <w:t>月</w:t>
      </w:r>
      <w:r w:rsidR="000C253A" w:rsidRPr="005A7569">
        <w:rPr>
          <w:rFonts w:ascii="ＭＳ 明朝" w:hAnsi="ＭＳ 明朝" w:hint="eastAsia"/>
          <w:sz w:val="24"/>
          <w:szCs w:val="24"/>
        </w:rPr>
        <w:t xml:space="preserve">　</w:t>
      </w:r>
      <w:r w:rsidR="00A51EF4" w:rsidRPr="005A7569">
        <w:rPr>
          <w:rFonts w:ascii="ＭＳ 明朝" w:hAnsi="ＭＳ 明朝" w:hint="eastAsia"/>
          <w:sz w:val="24"/>
          <w:szCs w:val="24"/>
        </w:rPr>
        <w:t xml:space="preserve"> </w:t>
      </w:r>
      <w:r w:rsidR="008B508A" w:rsidRPr="005A7569">
        <w:rPr>
          <w:rFonts w:ascii="ＭＳ 明朝" w:hAnsi="ＭＳ 明朝" w:hint="eastAsia"/>
          <w:sz w:val="24"/>
          <w:szCs w:val="24"/>
        </w:rPr>
        <w:t>日</w:t>
      </w:r>
    </w:p>
    <w:p w14:paraId="03C3E616" w14:textId="77777777" w:rsidR="00A51EF4" w:rsidRPr="005A7569" w:rsidRDefault="00A51EF4">
      <w:pPr>
        <w:pStyle w:val="a3"/>
        <w:rPr>
          <w:spacing w:val="0"/>
          <w:sz w:val="24"/>
          <w:szCs w:val="24"/>
        </w:rPr>
      </w:pPr>
    </w:p>
    <w:p w14:paraId="0D5E8B13" w14:textId="77777777" w:rsidR="008B508A" w:rsidRPr="005A7569" w:rsidRDefault="008B508A">
      <w:pPr>
        <w:pStyle w:val="a3"/>
        <w:rPr>
          <w:spacing w:val="0"/>
        </w:rPr>
      </w:pPr>
    </w:p>
    <w:p w14:paraId="7F0A0A67" w14:textId="77777777" w:rsidR="008B508A" w:rsidRPr="005A7569" w:rsidRDefault="008B508A">
      <w:pPr>
        <w:pStyle w:val="a3"/>
        <w:rPr>
          <w:spacing w:val="0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</w:t>
      </w:r>
      <w:r w:rsidR="00A51EF4" w:rsidRPr="005A7569">
        <w:rPr>
          <w:rFonts w:ascii="ＭＳ 明朝" w:hAnsi="ＭＳ 明朝"/>
          <w:spacing w:val="2"/>
        </w:rPr>
        <w:t xml:space="preserve">                         </w:t>
      </w:r>
      <w:r w:rsidRPr="005A7569">
        <w:rPr>
          <w:rFonts w:ascii="ＭＳ 明朝" w:hAnsi="ＭＳ 明朝" w:hint="eastAsia"/>
          <w:sz w:val="24"/>
          <w:szCs w:val="24"/>
        </w:rPr>
        <w:t>入札者</w:t>
      </w:r>
      <w:r w:rsidRPr="005A7569">
        <w:rPr>
          <w:rFonts w:ascii="ＭＳ 明朝" w:hAnsi="ＭＳ 明朝"/>
          <w:spacing w:val="2"/>
          <w:sz w:val="24"/>
          <w:szCs w:val="24"/>
        </w:rPr>
        <w:t xml:space="preserve">  </w:t>
      </w:r>
      <w:r w:rsidRPr="005A7569">
        <w:rPr>
          <w:rFonts w:ascii="ＭＳ 明朝" w:hAnsi="ＭＳ 明朝" w:hint="eastAsia"/>
          <w:sz w:val="24"/>
          <w:szCs w:val="24"/>
        </w:rPr>
        <w:t>住　所</w:t>
      </w:r>
    </w:p>
    <w:p w14:paraId="3F3DFB97" w14:textId="77777777" w:rsidR="008B508A" w:rsidRPr="005A7569" w:rsidRDefault="008B508A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47E9B888" w14:textId="77777777" w:rsidR="008B508A" w:rsidRPr="005A7569" w:rsidRDefault="00A51EF4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6C5909BA" w14:textId="77777777" w:rsidR="008B508A" w:rsidRPr="005A7569" w:rsidRDefault="008B508A">
      <w:pPr>
        <w:pStyle w:val="a3"/>
        <w:rPr>
          <w:spacing w:val="0"/>
          <w:sz w:val="24"/>
          <w:szCs w:val="24"/>
        </w:rPr>
      </w:pPr>
    </w:p>
    <w:p w14:paraId="2ED719FC" w14:textId="7053FF42" w:rsidR="008B508A" w:rsidRPr="005A7569" w:rsidRDefault="00A51EF4">
      <w:pPr>
        <w:pStyle w:val="a3"/>
        <w:rPr>
          <w:spacing w:val="0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5A7569">
        <w:rPr>
          <w:rFonts w:ascii="ＭＳ 明朝" w:hAnsi="ＭＳ 明朝" w:hint="eastAsia"/>
          <w:spacing w:val="2"/>
          <w:sz w:val="24"/>
          <w:szCs w:val="24"/>
        </w:rPr>
        <w:t>代表者</w:t>
      </w:r>
      <w:r w:rsidR="00C03D25" w:rsidRPr="005A7569">
        <w:rPr>
          <w:rFonts w:ascii="ＭＳ 明朝" w:hAnsi="ＭＳ 明朝" w:hint="eastAsia"/>
          <w:spacing w:val="2"/>
          <w:sz w:val="24"/>
          <w:szCs w:val="24"/>
        </w:rPr>
        <w:t>（代理人）</w:t>
      </w:r>
      <w:r w:rsidR="008B508A" w:rsidRPr="005A7569">
        <w:rPr>
          <w:rFonts w:ascii="ＭＳ 明朝" w:hAnsi="ＭＳ 明朝" w:hint="eastAsia"/>
          <w:spacing w:val="2"/>
          <w:sz w:val="24"/>
          <w:szCs w:val="24"/>
        </w:rPr>
        <w:t>氏名</w:t>
      </w:r>
      <w:r w:rsidR="008B508A" w:rsidRPr="005A7569">
        <w:rPr>
          <w:rFonts w:ascii="ＭＳ 明朝" w:hAnsi="ＭＳ 明朝"/>
          <w:spacing w:val="2"/>
          <w:sz w:val="24"/>
          <w:szCs w:val="24"/>
        </w:rPr>
        <w:t xml:space="preserve">                  </w:t>
      </w:r>
      <w:r w:rsidR="008B508A" w:rsidRPr="005A7569">
        <w:rPr>
          <w:rFonts w:ascii="ＭＳ 明朝" w:hAnsi="ＭＳ 明朝" w:hint="eastAsia"/>
          <w:sz w:val="24"/>
          <w:szCs w:val="24"/>
        </w:rPr>
        <w:t>印</w:t>
      </w:r>
    </w:p>
    <w:p w14:paraId="0D0CA44E" w14:textId="064E217E" w:rsidR="008B508A" w:rsidRPr="005A7569" w:rsidRDefault="00A51EF4">
      <w:pPr>
        <w:pStyle w:val="a3"/>
        <w:rPr>
          <w:spacing w:val="0"/>
          <w:sz w:val="24"/>
          <w:szCs w:val="24"/>
        </w:rPr>
      </w:pPr>
      <w:r w:rsidRPr="005A7569">
        <w:rPr>
          <w:rFonts w:hint="eastAsia"/>
          <w:spacing w:val="0"/>
        </w:rPr>
        <w:br/>
      </w:r>
      <w:r w:rsidR="00C03D25" w:rsidRPr="005A7569">
        <w:rPr>
          <w:rFonts w:hint="eastAsia"/>
          <w:spacing w:val="0"/>
          <w:sz w:val="24"/>
          <w:szCs w:val="24"/>
        </w:rPr>
        <w:t xml:space="preserve">　　　　　　　　　　　　　　　　　　　　　　　　　　　　　　</w:t>
      </w:r>
      <w:r w:rsidR="00C03D25" w:rsidRPr="005A7569">
        <w:rPr>
          <w:rFonts w:hint="eastAsia"/>
          <w:spacing w:val="0"/>
          <w:sz w:val="24"/>
          <w:szCs w:val="24"/>
        </w:rPr>
        <w:t xml:space="preserve"> </w:t>
      </w:r>
    </w:p>
    <w:p w14:paraId="3907E9F3" w14:textId="77777777" w:rsidR="00A51EF4" w:rsidRPr="005A7569" w:rsidRDefault="00A51EF4">
      <w:pPr>
        <w:pStyle w:val="a3"/>
        <w:rPr>
          <w:spacing w:val="0"/>
        </w:rPr>
      </w:pPr>
    </w:p>
    <w:p w14:paraId="7FA6F028" w14:textId="77777777" w:rsidR="008B508A" w:rsidRPr="005A7569" w:rsidRDefault="008B508A">
      <w:pPr>
        <w:pStyle w:val="a3"/>
        <w:rPr>
          <w:spacing w:val="0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</w:t>
      </w:r>
      <w:r w:rsidR="00B844A4" w:rsidRPr="005A7569">
        <w:rPr>
          <w:rFonts w:ascii="ＭＳ 明朝" w:hAnsi="ＭＳ 明朝" w:hint="eastAsia"/>
          <w:sz w:val="24"/>
          <w:szCs w:val="24"/>
        </w:rPr>
        <w:t xml:space="preserve">沖縄県知事　</w:t>
      </w:r>
      <w:r w:rsidR="008E017B" w:rsidRPr="005A7569">
        <w:rPr>
          <w:rFonts w:ascii="ＭＳ 明朝" w:hAnsi="ＭＳ 明朝" w:hint="eastAsia"/>
          <w:sz w:val="24"/>
          <w:szCs w:val="24"/>
        </w:rPr>
        <w:t>玉城　康裕</w:t>
      </w:r>
      <w:r w:rsidRPr="005A7569">
        <w:rPr>
          <w:rFonts w:ascii="ＭＳ 明朝" w:hAnsi="ＭＳ 明朝" w:hint="eastAsia"/>
          <w:sz w:val="24"/>
          <w:szCs w:val="24"/>
        </w:rPr>
        <w:t xml:space="preserve">　殿</w:t>
      </w:r>
    </w:p>
    <w:p w14:paraId="7DA3E3AE" w14:textId="77777777" w:rsidR="004E0DD2" w:rsidRPr="005A7569" w:rsidRDefault="004E0DD2">
      <w:pPr>
        <w:widowControl/>
        <w:jc w:val="left"/>
        <w:rPr>
          <w:rFonts w:ascii="ＭＳ 明朝" w:hAnsi="ＭＳ 明朝"/>
          <w:sz w:val="32"/>
          <w:szCs w:val="32"/>
        </w:rPr>
      </w:pPr>
      <w:r w:rsidRPr="005A7569">
        <w:rPr>
          <w:rFonts w:ascii="ＭＳ 明朝" w:hAnsi="ＭＳ 明朝"/>
          <w:sz w:val="32"/>
          <w:szCs w:val="32"/>
        </w:rPr>
        <w:br w:type="page"/>
      </w:r>
    </w:p>
    <w:p w14:paraId="37122AFF" w14:textId="7AFE021C" w:rsidR="00FA13B3" w:rsidRPr="005A7569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kern w:val="0"/>
          <w:szCs w:val="21"/>
        </w:rPr>
      </w:pPr>
      <w:r w:rsidRPr="005A7569">
        <w:rPr>
          <w:rFonts w:ascii="ＭＳ 明朝" w:hAnsi="ＭＳ 明朝" w:hint="eastAsia"/>
          <w:sz w:val="32"/>
          <w:szCs w:val="32"/>
        </w:rPr>
        <w:lastRenderedPageBreak/>
        <w:t>委　　任　　状（単体用）</w:t>
      </w:r>
    </w:p>
    <w:p w14:paraId="4F083D92" w14:textId="77777777" w:rsidR="00FA13B3" w:rsidRPr="005A7569" w:rsidRDefault="00FA13B3" w:rsidP="0035416A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0A2EE814" w14:textId="77777777" w:rsidR="00FA13B3" w:rsidRPr="005A7569" w:rsidRDefault="00FA13B3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489F92B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C28BF68" w14:textId="77777777" w:rsidR="008B508A" w:rsidRPr="005A7569" w:rsidRDefault="008B508A" w:rsidP="0035416A">
      <w:pPr>
        <w:overflowPunct w:val="0"/>
        <w:jc w:val="left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4244025A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61AFD0E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146ACB12" w14:textId="77777777" w:rsidR="00FA13B3" w:rsidRPr="005A7569" w:rsidRDefault="00FA13B3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5FFD21DE" w14:textId="77777777" w:rsidR="008B508A" w:rsidRPr="005A7569" w:rsidRDefault="008B508A" w:rsidP="0035416A">
      <w:pPr>
        <w:overflowPunct w:val="0"/>
        <w:jc w:val="center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p w14:paraId="0D09218F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3259319C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22D0EC2A" w14:textId="77777777" w:rsidR="00FA13B3" w:rsidRPr="005A7569" w:rsidRDefault="00FA13B3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400CD77" w14:textId="5CDDE61A" w:rsidR="008B508A" w:rsidRPr="005A7569" w:rsidRDefault="008F68E5" w:rsidP="000D08D0">
      <w:pPr>
        <w:overflowPunct w:val="0"/>
        <w:ind w:left="2880" w:hangingChars="1200" w:hanging="2880"/>
        <w:jc w:val="left"/>
        <w:textAlignment w:val="baseline"/>
        <w:rPr>
          <w:rFonts w:ascii="ＭＳ 明朝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１　件　　　　　名　　　</w:t>
      </w:r>
      <w:r w:rsidR="00C653E5" w:rsidRPr="005A7569">
        <w:rPr>
          <w:rFonts w:ascii="ＭＳ 明朝" w:hAnsi="ＭＳ 明朝" w:cs="ＭＳ 明朝" w:hint="eastAsia"/>
          <w:kern w:val="0"/>
          <w:sz w:val="24"/>
          <w:szCs w:val="24"/>
        </w:rPr>
        <w:t>個人番号利用事務</w:t>
      </w:r>
      <w:r w:rsidR="002834C5" w:rsidRPr="005A7569">
        <w:rPr>
          <w:rFonts w:ascii="ＭＳ 明朝" w:hAnsi="ＭＳ 明朝" w:cs="ＭＳ 明朝" w:hint="eastAsia"/>
          <w:kern w:val="0"/>
          <w:sz w:val="24"/>
          <w:szCs w:val="24"/>
        </w:rPr>
        <w:t>端末の</w:t>
      </w:r>
      <w:r w:rsidR="004E0DD2" w:rsidRPr="005A7569">
        <w:rPr>
          <w:rFonts w:ascii="ＭＳ 明朝" w:hint="eastAsia"/>
          <w:sz w:val="24"/>
          <w:szCs w:val="24"/>
        </w:rPr>
        <w:t>ウイルス対策ソフト</w:t>
      </w:r>
      <w:r w:rsidR="007F7662" w:rsidRPr="005A7569">
        <w:rPr>
          <w:rFonts w:ascii="ＭＳ 明朝" w:hint="eastAsia"/>
          <w:sz w:val="24"/>
          <w:szCs w:val="24"/>
        </w:rPr>
        <w:t>ライセンス</w:t>
      </w:r>
      <w:r w:rsidR="00E72D89" w:rsidRPr="005A7569">
        <w:rPr>
          <w:rFonts w:ascii="ＭＳ 明朝" w:hint="eastAsia"/>
          <w:sz w:val="24"/>
          <w:szCs w:val="24"/>
        </w:rPr>
        <w:t>賃貸借</w:t>
      </w:r>
    </w:p>
    <w:p w14:paraId="6DD72FA3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34B5F25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100493" w:rsidRPr="005A7569" w14:paraId="39B397CD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2D8E140A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3EA39861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24"/>
                <w:szCs w:val="24"/>
              </w:rPr>
            </w:pPr>
            <w:r w:rsidRPr="005A7569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２　代理人使用印鑑</w:t>
            </w:r>
          </w:p>
          <w:p w14:paraId="2519856D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5F206550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78DB892C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192A5865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088DD477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441C8E6E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1690EA74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507F2B79" w14:textId="77777777" w:rsidR="008B508A" w:rsidRPr="005A756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</w:tc>
      </w:tr>
    </w:tbl>
    <w:p w14:paraId="39D35AF4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C55276A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9D61979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559C1C7C" w14:textId="2379011F" w:rsidR="008B508A" w:rsidRPr="005A7569" w:rsidRDefault="008E017B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　令和</w:t>
      </w:r>
      <w:r w:rsidR="004E0DD2"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0C253A"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年　</w:t>
      </w:r>
      <w:r w:rsidR="008B508A" w:rsidRPr="005A7569">
        <w:rPr>
          <w:rFonts w:ascii="ＭＳ 明朝" w:hAnsi="ＭＳ 明朝" w:cs="ＭＳ 明朝" w:hint="eastAsia"/>
          <w:kern w:val="0"/>
          <w:sz w:val="24"/>
          <w:szCs w:val="24"/>
        </w:rPr>
        <w:t>月</w:t>
      </w:r>
      <w:r w:rsidR="000C253A"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8B508A" w:rsidRPr="005A7569">
        <w:rPr>
          <w:rFonts w:ascii="ＭＳ 明朝" w:hAnsi="ＭＳ 明朝" w:cs="ＭＳ 明朝" w:hint="eastAsia"/>
          <w:kern w:val="0"/>
          <w:sz w:val="24"/>
          <w:szCs w:val="24"/>
        </w:rPr>
        <w:t>日</w:t>
      </w:r>
    </w:p>
    <w:p w14:paraId="60FD9F9B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7CE0DFFC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59FDCF37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　　　　　　　　　　　委任者　　　住　所</w:t>
      </w:r>
    </w:p>
    <w:p w14:paraId="790356CE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10261746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　　　　　　　　　　　　　　</w:t>
      </w:r>
      <w:r w:rsidR="000C253A"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　　</w:t>
      </w: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>商号又は名称</w:t>
      </w:r>
    </w:p>
    <w:p w14:paraId="2057846A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587FA1E2" w14:textId="77777777" w:rsidR="008B508A" w:rsidRPr="005A7569" w:rsidRDefault="008B508A" w:rsidP="0035416A">
      <w:pPr>
        <w:overflowPunct w:val="0"/>
        <w:jc w:val="left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337250F7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4398E2DB" w14:textId="77777777" w:rsidR="00FA13B3" w:rsidRPr="005A7569" w:rsidRDefault="00FA13B3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5B43BE34" w14:textId="77777777" w:rsidR="008B508A" w:rsidRPr="005A7569" w:rsidRDefault="008B508A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50E4B824" w14:textId="77777777" w:rsidR="00AC7D16" w:rsidRPr="005A7569" w:rsidRDefault="00AC7D16" w:rsidP="00AC7D16">
      <w:pPr>
        <w:pStyle w:val="a3"/>
        <w:rPr>
          <w:spacing w:val="0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</w:t>
      </w:r>
      <w:r w:rsidRPr="005A7569">
        <w:rPr>
          <w:rFonts w:ascii="ＭＳ 明朝" w:hAnsi="ＭＳ 明朝" w:hint="eastAsia"/>
          <w:sz w:val="24"/>
          <w:szCs w:val="24"/>
        </w:rPr>
        <w:t xml:space="preserve">沖縄県知事　</w:t>
      </w:r>
      <w:r w:rsidR="008E017B" w:rsidRPr="005A7569">
        <w:rPr>
          <w:rFonts w:ascii="ＭＳ 明朝" w:hAnsi="ＭＳ 明朝" w:hint="eastAsia"/>
          <w:sz w:val="24"/>
          <w:szCs w:val="24"/>
        </w:rPr>
        <w:t>玉城　康裕</w:t>
      </w:r>
      <w:r w:rsidRPr="005A7569">
        <w:rPr>
          <w:rFonts w:ascii="ＭＳ 明朝" w:hAnsi="ＭＳ 明朝" w:hint="eastAsia"/>
          <w:sz w:val="24"/>
          <w:szCs w:val="24"/>
        </w:rPr>
        <w:t xml:space="preserve">　殿</w:t>
      </w:r>
    </w:p>
    <w:p w14:paraId="762D3853" w14:textId="77777777" w:rsidR="004E0DD2" w:rsidRPr="005A7569" w:rsidRDefault="004E0DD2">
      <w:pPr>
        <w:widowControl/>
        <w:jc w:val="left"/>
        <w:rPr>
          <w:rFonts w:ascii="ＭＳ 明朝" w:hAnsi="ＭＳ 明朝" w:cs="ＭＳ 明朝"/>
          <w:spacing w:val="4"/>
          <w:kern w:val="0"/>
          <w:sz w:val="32"/>
          <w:szCs w:val="32"/>
        </w:rPr>
      </w:pPr>
      <w:r w:rsidRPr="005A7569">
        <w:rPr>
          <w:rFonts w:ascii="ＭＳ 明朝" w:hAnsi="ＭＳ 明朝"/>
          <w:sz w:val="32"/>
          <w:szCs w:val="32"/>
        </w:rPr>
        <w:br w:type="page"/>
      </w:r>
    </w:p>
    <w:p w14:paraId="3FEF4F2D" w14:textId="742CCFCF" w:rsidR="00FA13B3" w:rsidRPr="005A7569" w:rsidRDefault="00FA13B3" w:rsidP="00FA13B3">
      <w:pPr>
        <w:pStyle w:val="a3"/>
        <w:jc w:val="center"/>
        <w:rPr>
          <w:spacing w:val="0"/>
        </w:rPr>
      </w:pPr>
      <w:r w:rsidRPr="005A7569">
        <w:rPr>
          <w:rFonts w:ascii="ＭＳ 明朝" w:hAnsi="ＭＳ 明朝" w:hint="eastAsia"/>
          <w:sz w:val="32"/>
          <w:szCs w:val="32"/>
        </w:rPr>
        <w:lastRenderedPageBreak/>
        <w:t>入　　札　　書（共同企業体用）</w:t>
      </w:r>
      <w:r w:rsidRPr="005A7569">
        <w:rPr>
          <w:rFonts w:ascii="ＭＳ 明朝" w:hAnsi="ＭＳ 明朝"/>
          <w:sz w:val="32"/>
          <w:szCs w:val="32"/>
        </w:rPr>
        <w:br/>
      </w: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7A7C1D" w:rsidRPr="005A7569" w14:paraId="50388EE6" w14:textId="77777777" w:rsidTr="00AF0B91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420B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9B91E4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￥</w:t>
            </w:r>
          </w:p>
        </w:tc>
      </w:tr>
      <w:tr w:rsidR="007A7C1D" w:rsidRPr="005A7569" w14:paraId="2BB5EDDC" w14:textId="77777777" w:rsidTr="00AF0B91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FACD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入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札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の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目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785DDE" w14:textId="5F350FC1" w:rsidR="00FA13B3" w:rsidRPr="005A7569" w:rsidRDefault="00C653E5" w:rsidP="00AF0B91">
            <w:pPr>
              <w:pStyle w:val="a3"/>
              <w:rPr>
                <w:rFonts w:ascii="ＭＳ 明朝"/>
              </w:rPr>
            </w:pPr>
            <w:r w:rsidRPr="005A7569">
              <w:rPr>
                <w:rFonts w:ascii="ＭＳ 明朝" w:hint="eastAsia"/>
              </w:rPr>
              <w:t>個人番号利用事務</w:t>
            </w:r>
            <w:r w:rsidR="002834C5" w:rsidRPr="005A7569">
              <w:rPr>
                <w:rFonts w:ascii="ＭＳ 明朝" w:hint="eastAsia"/>
              </w:rPr>
              <w:t>端末の</w:t>
            </w:r>
            <w:r w:rsidR="004E0DD2" w:rsidRPr="005A7569">
              <w:rPr>
                <w:rFonts w:ascii="ＭＳ 明朝" w:hint="eastAsia"/>
              </w:rPr>
              <w:t>ウイルス対策ソフト</w:t>
            </w:r>
            <w:r w:rsidR="007F7662" w:rsidRPr="005A7569">
              <w:rPr>
                <w:rFonts w:ascii="ＭＳ 明朝" w:hint="eastAsia"/>
              </w:rPr>
              <w:t>ライセンス</w:t>
            </w:r>
            <w:r w:rsidR="00E72D89" w:rsidRPr="005A7569">
              <w:rPr>
                <w:rFonts w:ascii="ＭＳ 明朝" w:hint="eastAsia"/>
              </w:rPr>
              <w:t>賃貸借</w:t>
            </w:r>
          </w:p>
        </w:tc>
      </w:tr>
      <w:tr w:rsidR="007A7C1D" w:rsidRPr="005A7569" w14:paraId="0DF20A6E" w14:textId="77777777" w:rsidTr="00AF0B91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CD16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引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渡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の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場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32BFBA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ascii="ＭＳ 明朝" w:hAnsi="ＭＳ 明朝" w:hint="eastAsia"/>
              </w:rPr>
              <w:t>沖縄県企画部</w:t>
            </w:r>
            <w:r w:rsidR="008E017B" w:rsidRPr="005A7569">
              <w:rPr>
                <w:rFonts w:ascii="ＭＳ 明朝" w:hAnsi="ＭＳ 明朝" w:hint="eastAsia"/>
              </w:rPr>
              <w:t>情報基盤整備課</w:t>
            </w:r>
            <w:r w:rsidRPr="005A7569">
              <w:rPr>
                <w:rFonts w:ascii="ＭＳ 明朝" w:hAnsi="ＭＳ 明朝" w:hint="eastAsia"/>
              </w:rPr>
              <w:t>の他、同賃貸借仕様書による。</w:t>
            </w:r>
          </w:p>
        </w:tc>
      </w:tr>
      <w:tr w:rsidR="007A7C1D" w:rsidRPr="005A7569" w14:paraId="0119A0FE" w14:textId="77777777" w:rsidTr="00AF0B91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D8DB" w14:textId="77777777" w:rsidR="007A7C1D" w:rsidRPr="005A7569" w:rsidRDefault="007A7C1D" w:rsidP="009B2A69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</w:rPr>
              <w:t>履　行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A1A8E" w14:textId="307571F1" w:rsidR="007A7C1D" w:rsidRPr="005A7569" w:rsidRDefault="00485BF1" w:rsidP="009B2A69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ascii="ＭＳ 明朝" w:hAnsi="ＭＳ 明朝" w:hint="eastAsia"/>
              </w:rPr>
              <w:t>契約締結日</w:t>
            </w:r>
            <w:r w:rsidR="008E017B" w:rsidRPr="005A7569">
              <w:rPr>
                <w:rFonts w:ascii="ＭＳ 明朝" w:hAnsi="ＭＳ 明朝" w:hint="eastAsia"/>
              </w:rPr>
              <w:t>から令和</w:t>
            </w:r>
            <w:r w:rsidR="0067652F" w:rsidRPr="005A7569">
              <w:rPr>
                <w:rFonts w:ascii="ＭＳ 明朝" w:hAnsi="ＭＳ 明朝" w:hint="eastAsia"/>
              </w:rPr>
              <w:t>９</w:t>
            </w:r>
            <w:r w:rsidR="008E017B" w:rsidRPr="005A7569">
              <w:rPr>
                <w:rFonts w:ascii="ＭＳ 明朝" w:hAnsi="ＭＳ 明朝" w:hint="eastAsia"/>
              </w:rPr>
              <w:t>年</w:t>
            </w:r>
            <w:r w:rsidR="00501A42" w:rsidRPr="005A7569">
              <w:rPr>
                <w:rFonts w:ascii="ＭＳ 明朝" w:hAnsi="ＭＳ 明朝" w:hint="eastAsia"/>
              </w:rPr>
              <w:t>９</w:t>
            </w:r>
            <w:r w:rsidR="007A7C1D" w:rsidRPr="005A7569">
              <w:rPr>
                <w:rFonts w:ascii="ＭＳ 明朝" w:hAnsi="ＭＳ 明朝" w:hint="eastAsia"/>
              </w:rPr>
              <w:t>月</w:t>
            </w:r>
            <w:r w:rsidR="00DE1583" w:rsidRPr="005A7569">
              <w:rPr>
                <w:rFonts w:ascii="ＭＳ 明朝" w:hAnsi="ＭＳ 明朝" w:hint="eastAsia"/>
              </w:rPr>
              <w:t>30</w:t>
            </w:r>
            <w:r w:rsidR="007A7C1D" w:rsidRPr="005A7569">
              <w:rPr>
                <w:rFonts w:ascii="ＭＳ 明朝" w:hAnsi="ＭＳ 明朝" w:hint="eastAsia"/>
              </w:rPr>
              <w:t>日まで</w:t>
            </w:r>
          </w:p>
        </w:tc>
      </w:tr>
      <w:tr w:rsidR="00100493" w:rsidRPr="005A7569" w14:paraId="4AA604E5" w14:textId="77777777" w:rsidTr="00AF0B91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D6DC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  <w:r w:rsidRPr="005A7569">
              <w:rPr>
                <w:rFonts w:ascii="ＭＳ 明朝" w:hAnsi="ＭＳ 明朝"/>
                <w:spacing w:val="2"/>
              </w:rPr>
              <w:t xml:space="preserve"> </w:t>
            </w:r>
            <w:r w:rsidRPr="005A7569">
              <w:rPr>
                <w:rFonts w:ascii="ＭＳ 明朝" w:hAnsi="ＭＳ 明朝" w:hint="eastAsia"/>
                <w:spacing w:val="62"/>
                <w:fitText w:val="1600" w:id="314205184"/>
              </w:rPr>
              <w:t>入札保証</w:t>
            </w:r>
            <w:r w:rsidRPr="005A7569">
              <w:rPr>
                <w:rFonts w:ascii="ＭＳ 明朝" w:hAnsi="ＭＳ 明朝" w:hint="eastAsia"/>
                <w:spacing w:val="2"/>
                <w:fitText w:val="1600" w:id="314205184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CA4AB" w14:textId="77777777" w:rsidR="00FA13B3" w:rsidRPr="005A7569" w:rsidRDefault="00FA13B3" w:rsidP="00AF0B91">
            <w:pPr>
              <w:pStyle w:val="a3"/>
              <w:spacing w:before="225"/>
              <w:rPr>
                <w:spacing w:val="0"/>
              </w:rPr>
            </w:pPr>
            <w:r w:rsidRPr="005A7569">
              <w:rPr>
                <w:rFonts w:cs="Century"/>
                <w:spacing w:val="2"/>
              </w:rPr>
              <w:t xml:space="preserve"> </w:t>
            </w:r>
          </w:p>
        </w:tc>
      </w:tr>
    </w:tbl>
    <w:p w14:paraId="5E1697B0" w14:textId="77777777" w:rsidR="00FA13B3" w:rsidRPr="005A7569" w:rsidRDefault="00FA13B3" w:rsidP="00FA13B3">
      <w:pPr>
        <w:pStyle w:val="a3"/>
        <w:rPr>
          <w:spacing w:val="0"/>
        </w:rPr>
      </w:pPr>
    </w:p>
    <w:p w14:paraId="23C61441" w14:textId="77777777" w:rsidR="00FA13B3" w:rsidRPr="005A7569" w:rsidRDefault="00FA13B3" w:rsidP="00FA13B3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上記の入札金額にその</w:t>
      </w:r>
      <w:r w:rsidRPr="005A7569">
        <w:rPr>
          <w:rFonts w:ascii="ＭＳ 明朝" w:hAnsi="ＭＳ 明朝"/>
          <w:sz w:val="24"/>
          <w:szCs w:val="24"/>
        </w:rPr>
        <w:t>100</w:t>
      </w:r>
      <w:r w:rsidR="008E017B" w:rsidRPr="005A7569">
        <w:rPr>
          <w:rFonts w:ascii="ＭＳ 明朝" w:hAnsi="ＭＳ 明朝" w:hint="eastAsia"/>
          <w:sz w:val="24"/>
          <w:szCs w:val="24"/>
        </w:rPr>
        <w:t>分の10</w:t>
      </w:r>
      <w:r w:rsidRPr="005A7569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5A7569">
        <w:rPr>
          <w:rFonts w:ascii="ＭＳ 明朝" w:hAnsi="ＭＳ 明朝"/>
          <w:sz w:val="24"/>
          <w:szCs w:val="24"/>
        </w:rPr>
        <w:t>47</w:t>
      </w:r>
      <w:r w:rsidRPr="005A7569">
        <w:rPr>
          <w:rFonts w:ascii="ＭＳ 明朝" w:hAnsi="ＭＳ 明朝" w:hint="eastAsia"/>
          <w:sz w:val="24"/>
          <w:szCs w:val="24"/>
        </w:rPr>
        <w:t>年沖縄県規則第</w:t>
      </w:r>
      <w:r w:rsidRPr="005A7569">
        <w:rPr>
          <w:rFonts w:ascii="ＭＳ 明朝" w:hAnsi="ＭＳ 明朝"/>
          <w:sz w:val="24"/>
          <w:szCs w:val="24"/>
        </w:rPr>
        <w:t>12</w:t>
      </w:r>
      <w:r w:rsidRPr="005A7569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0103C8E0" w14:textId="77777777" w:rsidR="00FA13B3" w:rsidRPr="005A7569" w:rsidRDefault="00FA13B3" w:rsidP="00FA13B3">
      <w:pPr>
        <w:pStyle w:val="a3"/>
        <w:rPr>
          <w:spacing w:val="0"/>
        </w:rPr>
      </w:pPr>
    </w:p>
    <w:p w14:paraId="093DE2E4" w14:textId="77777777" w:rsidR="00FA13B3" w:rsidRPr="005A7569" w:rsidRDefault="00FA13B3" w:rsidP="00FA13B3">
      <w:pPr>
        <w:pStyle w:val="a3"/>
        <w:rPr>
          <w:spacing w:val="0"/>
        </w:rPr>
      </w:pPr>
    </w:p>
    <w:p w14:paraId="2635EA12" w14:textId="62CF1695" w:rsidR="00FA13B3" w:rsidRPr="005A7569" w:rsidRDefault="008E017B" w:rsidP="00FA13B3">
      <w:pPr>
        <w:pStyle w:val="a3"/>
        <w:ind w:firstLineChars="200" w:firstLine="496"/>
        <w:rPr>
          <w:spacing w:val="0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令和</w:t>
      </w:r>
      <w:r w:rsidR="004E0DD2" w:rsidRPr="005A7569">
        <w:rPr>
          <w:rFonts w:ascii="ＭＳ 明朝" w:hAnsi="ＭＳ 明朝" w:hint="eastAsia"/>
          <w:sz w:val="24"/>
          <w:szCs w:val="24"/>
        </w:rPr>
        <w:t xml:space="preserve">　</w:t>
      </w:r>
      <w:r w:rsidR="00FA13B3" w:rsidRPr="005A7569">
        <w:rPr>
          <w:rFonts w:ascii="ＭＳ 明朝" w:hAnsi="ＭＳ 明朝" w:hint="eastAsia"/>
          <w:sz w:val="24"/>
          <w:szCs w:val="24"/>
        </w:rPr>
        <w:t>年　 月　 日</w:t>
      </w:r>
    </w:p>
    <w:p w14:paraId="7D617E14" w14:textId="77777777" w:rsidR="00FA13B3" w:rsidRPr="005A7569" w:rsidRDefault="00FA13B3" w:rsidP="00FA13B3">
      <w:pPr>
        <w:pStyle w:val="a3"/>
        <w:rPr>
          <w:spacing w:val="0"/>
          <w:sz w:val="24"/>
          <w:szCs w:val="24"/>
        </w:rPr>
      </w:pPr>
    </w:p>
    <w:p w14:paraId="202EBD0A" w14:textId="77777777" w:rsidR="00FA13B3" w:rsidRPr="005A7569" w:rsidRDefault="00FA13B3" w:rsidP="00FA13B3">
      <w:pPr>
        <w:pStyle w:val="a3"/>
        <w:rPr>
          <w:spacing w:val="0"/>
          <w:sz w:val="24"/>
          <w:szCs w:val="24"/>
        </w:rPr>
      </w:pPr>
    </w:p>
    <w:p w14:paraId="3C16FCED" w14:textId="77777777" w:rsidR="00FA13B3" w:rsidRPr="005A7569" w:rsidRDefault="00FA13B3" w:rsidP="00FA13B3">
      <w:pPr>
        <w:pStyle w:val="a3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   </w:t>
      </w:r>
      <w:r w:rsidRPr="005A7569">
        <w:rPr>
          <w:rFonts w:ascii="ＭＳ 明朝" w:hAnsi="ＭＳ 明朝" w:hint="eastAsia"/>
          <w:spacing w:val="2"/>
        </w:rPr>
        <w:t xml:space="preserve">　</w:t>
      </w:r>
      <w:r w:rsidRPr="005A7569">
        <w:rPr>
          <w:rFonts w:ascii="ＭＳ 明朝" w:hAnsi="ＭＳ 明朝"/>
          <w:spacing w:val="2"/>
        </w:rPr>
        <w:t xml:space="preserve">                 </w:t>
      </w:r>
      <w:r w:rsidRPr="005A7569">
        <w:rPr>
          <w:rFonts w:ascii="ＭＳ 明朝" w:hAnsi="ＭＳ 明朝" w:hint="eastAsia"/>
          <w:sz w:val="24"/>
          <w:szCs w:val="24"/>
        </w:rPr>
        <w:t>入札者　○○○･○○○･○○○共同企業体</w:t>
      </w:r>
    </w:p>
    <w:p w14:paraId="58F1F733" w14:textId="77777777" w:rsidR="00FA13B3" w:rsidRPr="005A7569" w:rsidRDefault="00FA13B3" w:rsidP="00FA13B3">
      <w:pPr>
        <w:pStyle w:val="a3"/>
        <w:ind w:firstLineChars="1600" w:firstLine="396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代表幹事　住　所</w:t>
      </w:r>
    </w:p>
    <w:p w14:paraId="55A536F8" w14:textId="77777777" w:rsidR="00FA13B3" w:rsidRPr="005A7569" w:rsidRDefault="00FA13B3" w:rsidP="00FA13B3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</w:t>
      </w:r>
      <w:r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3E3AA0F6" w14:textId="77777777" w:rsidR="00FA13B3" w:rsidRPr="005A7569" w:rsidRDefault="00FA13B3" w:rsidP="00FA13B3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int="eastAsia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6A3DC12D" w14:textId="77777777" w:rsidR="00FA13B3" w:rsidRPr="005A7569" w:rsidRDefault="00FA13B3" w:rsidP="00FA13B3">
      <w:pPr>
        <w:pStyle w:val="a3"/>
        <w:ind w:firstLineChars="1600" w:firstLine="396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構 成 員　住　所</w:t>
      </w:r>
    </w:p>
    <w:p w14:paraId="5E28C3F2" w14:textId="77777777" w:rsidR="00FA13B3" w:rsidRPr="005A7569" w:rsidRDefault="00FA13B3" w:rsidP="00FA13B3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</w:t>
      </w:r>
      <w:r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5CF20AA1" w14:textId="77777777" w:rsidR="00FA13B3" w:rsidRPr="005A7569" w:rsidRDefault="00FA13B3" w:rsidP="00FA13B3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int="eastAsia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4C8EBC06" w14:textId="77777777" w:rsidR="00FA13B3" w:rsidRPr="005A7569" w:rsidRDefault="00FA13B3" w:rsidP="00FA13B3">
      <w:pPr>
        <w:pStyle w:val="a3"/>
        <w:ind w:firstLineChars="1600" w:firstLine="396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構 成 員　住　所</w:t>
      </w:r>
    </w:p>
    <w:p w14:paraId="1ACFFD7C" w14:textId="77777777" w:rsidR="00FA13B3" w:rsidRPr="005A7569" w:rsidRDefault="00FA13B3" w:rsidP="00FA13B3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</w:t>
      </w:r>
      <w:r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383C4694" w14:textId="77777777" w:rsidR="00FA13B3" w:rsidRPr="005A7569" w:rsidRDefault="00FA13B3" w:rsidP="00FA13B3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int="eastAsia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  <w:r w:rsidRPr="005A7569">
        <w:rPr>
          <w:rFonts w:ascii="ＭＳ 明朝" w:hint="eastAsia"/>
          <w:spacing w:val="2"/>
          <w:sz w:val="24"/>
          <w:szCs w:val="24"/>
        </w:rPr>
        <w:br/>
      </w:r>
    </w:p>
    <w:p w14:paraId="7B6C6F02" w14:textId="77777777" w:rsidR="00FA13B3" w:rsidRPr="005A7569" w:rsidRDefault="00FA13B3" w:rsidP="00FA13B3">
      <w:pPr>
        <w:pStyle w:val="a3"/>
        <w:rPr>
          <w:spacing w:val="0"/>
        </w:rPr>
      </w:pPr>
      <w:r w:rsidRPr="005A7569">
        <w:rPr>
          <w:rFonts w:hint="eastAsia"/>
          <w:spacing w:val="0"/>
        </w:rPr>
        <w:t xml:space="preserve">                                    </w:t>
      </w:r>
      <w:r w:rsidRPr="005A7569">
        <w:rPr>
          <w:rFonts w:ascii="ＭＳ 明朝" w:hAnsi="ＭＳ 明朝" w:hint="eastAsia"/>
          <w:sz w:val="24"/>
          <w:szCs w:val="24"/>
        </w:rPr>
        <w:t>代 理 人　氏名　　　　　　　　　　　　印</w:t>
      </w:r>
    </w:p>
    <w:p w14:paraId="09EB985D" w14:textId="77777777" w:rsidR="00FA13B3" w:rsidRPr="005A7569" w:rsidRDefault="00FA13B3" w:rsidP="00FA13B3">
      <w:pPr>
        <w:pStyle w:val="a3"/>
        <w:rPr>
          <w:spacing w:val="0"/>
        </w:rPr>
      </w:pPr>
    </w:p>
    <w:p w14:paraId="2E40EC59" w14:textId="77777777" w:rsidR="00FA13B3" w:rsidRPr="005A7569" w:rsidRDefault="00FA13B3" w:rsidP="00FA13B3">
      <w:pPr>
        <w:pStyle w:val="a3"/>
        <w:rPr>
          <w:spacing w:val="0"/>
        </w:rPr>
      </w:pPr>
    </w:p>
    <w:p w14:paraId="0BB7CD87" w14:textId="77777777" w:rsidR="00FA13B3" w:rsidRPr="005A7569" w:rsidRDefault="00FA13B3" w:rsidP="00FA13B3">
      <w:pPr>
        <w:pStyle w:val="a3"/>
        <w:rPr>
          <w:spacing w:val="0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</w:t>
      </w:r>
      <w:r w:rsidRPr="005A7569">
        <w:rPr>
          <w:rFonts w:ascii="ＭＳ 明朝" w:hAnsi="ＭＳ 明朝" w:hint="eastAsia"/>
          <w:sz w:val="24"/>
          <w:szCs w:val="24"/>
        </w:rPr>
        <w:t xml:space="preserve">沖縄県知事　</w:t>
      </w:r>
      <w:r w:rsidR="008E017B" w:rsidRPr="005A7569">
        <w:rPr>
          <w:rFonts w:ascii="ＭＳ 明朝" w:hAnsi="ＭＳ 明朝" w:hint="eastAsia"/>
          <w:sz w:val="24"/>
          <w:szCs w:val="24"/>
        </w:rPr>
        <w:t>玉城　康裕</w:t>
      </w:r>
      <w:r w:rsidRPr="005A7569">
        <w:rPr>
          <w:rFonts w:ascii="ＭＳ 明朝" w:hAnsi="ＭＳ 明朝" w:hint="eastAsia"/>
          <w:sz w:val="24"/>
          <w:szCs w:val="24"/>
        </w:rPr>
        <w:t xml:space="preserve">　殿</w:t>
      </w:r>
    </w:p>
    <w:p w14:paraId="147478A0" w14:textId="77777777" w:rsidR="004E0DD2" w:rsidRPr="005A7569" w:rsidRDefault="004E0DD2">
      <w:pPr>
        <w:widowControl/>
        <w:jc w:val="left"/>
        <w:rPr>
          <w:rFonts w:ascii="ＭＳ 明朝" w:hAnsi="Times New Roman"/>
          <w:spacing w:val="4"/>
          <w:kern w:val="0"/>
          <w:szCs w:val="21"/>
        </w:rPr>
      </w:pPr>
      <w:r w:rsidRPr="005A7569">
        <w:rPr>
          <w:rFonts w:ascii="ＭＳ 明朝" w:hAnsi="Times New Roman"/>
          <w:spacing w:val="4"/>
          <w:kern w:val="0"/>
          <w:szCs w:val="21"/>
        </w:rPr>
        <w:br w:type="page"/>
      </w:r>
    </w:p>
    <w:p w14:paraId="5F61D95E" w14:textId="3DA23FC0" w:rsidR="00FA13B3" w:rsidRPr="005A7569" w:rsidRDefault="00FA13B3" w:rsidP="004E0DD2">
      <w:pPr>
        <w:overflowPunct w:val="0"/>
        <w:jc w:val="center"/>
        <w:textAlignment w:val="baseline"/>
        <w:rPr>
          <w:rFonts w:ascii="ＭＳ 明朝" w:hAnsi="ＭＳ 明朝" w:cs="ＭＳ 明朝"/>
          <w:kern w:val="0"/>
          <w:szCs w:val="21"/>
        </w:rPr>
      </w:pPr>
      <w:r w:rsidRPr="005A7569">
        <w:rPr>
          <w:rFonts w:ascii="ＭＳ 明朝" w:hAnsi="ＭＳ 明朝" w:hint="eastAsia"/>
          <w:sz w:val="32"/>
          <w:szCs w:val="32"/>
        </w:rPr>
        <w:lastRenderedPageBreak/>
        <w:t>委　　任　　状（共同企業体用）</w:t>
      </w:r>
    </w:p>
    <w:p w14:paraId="47DCDB77" w14:textId="77777777" w:rsidR="00FA13B3" w:rsidRPr="005A7569" w:rsidRDefault="00FA13B3" w:rsidP="00FA13B3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7EDC48C8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3E117B7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D57B972" w14:textId="77777777" w:rsidR="00FA13B3" w:rsidRPr="005A7569" w:rsidRDefault="00EA40D9" w:rsidP="00FA13B3">
      <w:pPr>
        <w:overflowPunct w:val="0"/>
        <w:jc w:val="left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私は、　　　　　　　　　　　　　</w:t>
      </w:r>
      <w:r w:rsidR="00FA13B3" w:rsidRPr="005A7569">
        <w:rPr>
          <w:rFonts w:ascii="ＭＳ 明朝" w:hAnsi="ＭＳ 明朝" w:cs="ＭＳ 明朝" w:hint="eastAsia"/>
          <w:kern w:val="0"/>
          <w:sz w:val="24"/>
          <w:szCs w:val="24"/>
        </w:rPr>
        <w:t>を代理人と定め、下記件名の入札に関する一切の権限を委任いたします。</w:t>
      </w:r>
    </w:p>
    <w:p w14:paraId="39722ED2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</w:p>
    <w:p w14:paraId="6C7AF10C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37E537E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055E59C" w14:textId="77777777" w:rsidR="00FA13B3" w:rsidRPr="005A7569" w:rsidRDefault="00FA13B3" w:rsidP="00FA13B3">
      <w:pPr>
        <w:overflowPunct w:val="0"/>
        <w:jc w:val="center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p w14:paraId="5A566D88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40B4EEC5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7838D8C6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37E122A2" w14:textId="0E0A1EF3" w:rsidR="00FA13B3" w:rsidRPr="005A7569" w:rsidRDefault="00C60709" w:rsidP="0078248F">
      <w:pPr>
        <w:overflowPunct w:val="0"/>
        <w:ind w:left="2880" w:hangingChars="1200" w:hanging="2880"/>
        <w:jc w:val="left"/>
        <w:textAlignment w:val="baseline"/>
        <w:rPr>
          <w:rFonts w:ascii="ＭＳ 明朝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１　件　　　　　名　　　</w:t>
      </w:r>
      <w:r w:rsidR="00C653E5" w:rsidRPr="005A7569">
        <w:rPr>
          <w:rFonts w:ascii="ＭＳ 明朝" w:hAnsi="ＭＳ 明朝" w:cs="ＭＳ 明朝" w:hint="eastAsia"/>
          <w:kern w:val="0"/>
          <w:sz w:val="24"/>
          <w:szCs w:val="24"/>
        </w:rPr>
        <w:t>個人番号利用事務</w:t>
      </w:r>
      <w:r w:rsidR="002834C5" w:rsidRPr="005A7569">
        <w:rPr>
          <w:rFonts w:ascii="ＭＳ 明朝" w:hAnsi="ＭＳ 明朝" w:cs="ＭＳ 明朝" w:hint="eastAsia"/>
          <w:kern w:val="0"/>
          <w:sz w:val="24"/>
          <w:szCs w:val="24"/>
        </w:rPr>
        <w:t>端末の</w:t>
      </w:r>
      <w:r w:rsidR="004E0DD2" w:rsidRPr="005A7569">
        <w:rPr>
          <w:rFonts w:ascii="ＭＳ 明朝" w:hint="eastAsia"/>
          <w:sz w:val="24"/>
          <w:szCs w:val="24"/>
        </w:rPr>
        <w:t>ウイルス対策ソフト</w:t>
      </w:r>
      <w:r w:rsidR="00DD061F" w:rsidRPr="005A7569">
        <w:rPr>
          <w:rFonts w:ascii="ＭＳ 明朝" w:hint="eastAsia"/>
          <w:sz w:val="24"/>
          <w:szCs w:val="24"/>
        </w:rPr>
        <w:t>ライセンス</w:t>
      </w:r>
      <w:r w:rsidR="00E72D89" w:rsidRPr="005A7569">
        <w:rPr>
          <w:rFonts w:ascii="ＭＳ 明朝" w:hint="eastAsia"/>
          <w:sz w:val="24"/>
          <w:szCs w:val="24"/>
        </w:rPr>
        <w:t>賃貸借</w:t>
      </w:r>
    </w:p>
    <w:p w14:paraId="52FA80AF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p w14:paraId="6F279FA0" w14:textId="77777777" w:rsidR="00FA13B3" w:rsidRPr="005A7569" w:rsidRDefault="00FA13B3" w:rsidP="00FA13B3">
      <w:pPr>
        <w:overflowPunct w:val="0"/>
        <w:textAlignment w:val="baseline"/>
        <w:rPr>
          <w:rFonts w:ascii="ＭＳ 明朝" w:hAnsi="Times New Roman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7A7C1D" w:rsidRPr="005A7569" w14:paraId="02A57305" w14:textId="77777777" w:rsidTr="00AF0B91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5E23A619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18A7F95B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24"/>
                <w:szCs w:val="24"/>
              </w:rPr>
            </w:pPr>
            <w:r w:rsidRPr="005A7569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２　代理人使用印鑑</w:t>
            </w:r>
          </w:p>
          <w:p w14:paraId="7F15DD97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04E2D947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0DB6302B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21629E04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5F54C25D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51B14B7E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19A9F538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  <w:p w14:paraId="28313405" w14:textId="77777777" w:rsidR="00FA13B3" w:rsidRPr="005A7569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Cs w:val="21"/>
              </w:rPr>
            </w:pPr>
          </w:p>
        </w:tc>
      </w:tr>
    </w:tbl>
    <w:p w14:paraId="203A3A12" w14:textId="77777777" w:rsidR="00EA40D9" w:rsidRPr="005A7569" w:rsidRDefault="00EA40D9" w:rsidP="00EA40D9">
      <w:pPr>
        <w:pStyle w:val="a3"/>
        <w:rPr>
          <w:spacing w:val="0"/>
        </w:rPr>
      </w:pPr>
    </w:p>
    <w:p w14:paraId="74D2814E" w14:textId="77777777" w:rsidR="00EA40D9" w:rsidRPr="005A7569" w:rsidRDefault="00EA40D9" w:rsidP="00EA40D9">
      <w:pPr>
        <w:pStyle w:val="a3"/>
        <w:rPr>
          <w:spacing w:val="0"/>
        </w:rPr>
      </w:pPr>
    </w:p>
    <w:p w14:paraId="4AB78A17" w14:textId="2D57B129" w:rsidR="007A7C1D" w:rsidRPr="005A7569" w:rsidRDefault="008E017B" w:rsidP="007A7C1D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　令和</w:t>
      </w:r>
      <w:r w:rsidR="004E0DD2" w:rsidRPr="005A7569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7A7C1D" w:rsidRPr="005A7569">
        <w:rPr>
          <w:rFonts w:ascii="ＭＳ 明朝" w:hAnsi="ＭＳ 明朝" w:cs="ＭＳ 明朝" w:hint="eastAsia"/>
          <w:kern w:val="0"/>
          <w:sz w:val="24"/>
          <w:szCs w:val="24"/>
        </w:rPr>
        <w:t>年　月　日</w:t>
      </w:r>
    </w:p>
    <w:p w14:paraId="7E397ED3" w14:textId="77777777" w:rsidR="00EA40D9" w:rsidRPr="005A7569" w:rsidRDefault="00EA40D9" w:rsidP="00EA40D9">
      <w:pPr>
        <w:pStyle w:val="a3"/>
        <w:rPr>
          <w:spacing w:val="0"/>
          <w:sz w:val="24"/>
          <w:szCs w:val="24"/>
        </w:rPr>
      </w:pPr>
    </w:p>
    <w:p w14:paraId="7EC3691F" w14:textId="77777777" w:rsidR="00EA40D9" w:rsidRPr="005A7569" w:rsidRDefault="00EA40D9" w:rsidP="00EA40D9">
      <w:pPr>
        <w:pStyle w:val="a3"/>
        <w:rPr>
          <w:spacing w:val="0"/>
          <w:sz w:val="24"/>
          <w:szCs w:val="24"/>
        </w:rPr>
      </w:pPr>
    </w:p>
    <w:p w14:paraId="29A4CFDC" w14:textId="77777777" w:rsidR="00EA40D9" w:rsidRPr="005A7569" w:rsidRDefault="00EA40D9" w:rsidP="00EA40D9">
      <w:pPr>
        <w:pStyle w:val="a3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   </w:t>
      </w:r>
      <w:r w:rsidRPr="005A7569">
        <w:rPr>
          <w:rFonts w:ascii="ＭＳ 明朝" w:hAnsi="ＭＳ 明朝" w:hint="eastAsia"/>
          <w:spacing w:val="2"/>
        </w:rPr>
        <w:t xml:space="preserve">　</w:t>
      </w:r>
      <w:r w:rsidRPr="005A7569">
        <w:rPr>
          <w:rFonts w:ascii="ＭＳ 明朝" w:hAnsi="ＭＳ 明朝"/>
          <w:spacing w:val="2"/>
        </w:rPr>
        <w:t xml:space="preserve">                 </w:t>
      </w:r>
      <w:r w:rsidRPr="005A7569">
        <w:rPr>
          <w:rFonts w:ascii="ＭＳ 明朝" w:hAnsi="ＭＳ 明朝" w:hint="eastAsia"/>
          <w:sz w:val="24"/>
          <w:szCs w:val="24"/>
        </w:rPr>
        <w:t>委任者　○○○･○○○･○○○共同企業体</w:t>
      </w:r>
    </w:p>
    <w:p w14:paraId="32C6FFAB" w14:textId="77777777" w:rsidR="00EA40D9" w:rsidRPr="005A7569" w:rsidRDefault="00EA40D9" w:rsidP="00EA40D9">
      <w:pPr>
        <w:pStyle w:val="a3"/>
        <w:ind w:firstLineChars="1600" w:firstLine="396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代表幹事　住　所</w:t>
      </w:r>
    </w:p>
    <w:p w14:paraId="174B074F" w14:textId="77777777" w:rsidR="00EA40D9" w:rsidRPr="005A7569" w:rsidRDefault="00EA40D9" w:rsidP="00EA40D9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</w:t>
      </w:r>
      <w:r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3464206A" w14:textId="77777777" w:rsidR="00EA40D9" w:rsidRPr="005A7569" w:rsidRDefault="00EA40D9" w:rsidP="00EA40D9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int="eastAsia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003C5DA0" w14:textId="77777777" w:rsidR="00EA40D9" w:rsidRPr="005A7569" w:rsidRDefault="00EA40D9" w:rsidP="00EA40D9">
      <w:pPr>
        <w:pStyle w:val="a3"/>
        <w:ind w:firstLineChars="1600" w:firstLine="396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構 成 員　住　所</w:t>
      </w:r>
    </w:p>
    <w:p w14:paraId="26E071CF" w14:textId="77777777" w:rsidR="00EA40D9" w:rsidRPr="005A7569" w:rsidRDefault="00EA40D9" w:rsidP="00EA40D9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</w:t>
      </w:r>
      <w:r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0B7ACBE6" w14:textId="77777777" w:rsidR="00EA40D9" w:rsidRPr="005A7569" w:rsidRDefault="00EA40D9" w:rsidP="00EA40D9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int="eastAsia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00ECF32D" w14:textId="77777777" w:rsidR="00EA40D9" w:rsidRPr="005A7569" w:rsidRDefault="00EA40D9" w:rsidP="00EA40D9">
      <w:pPr>
        <w:pStyle w:val="a3"/>
        <w:ind w:firstLineChars="1600" w:firstLine="3968"/>
        <w:rPr>
          <w:rFonts w:ascii="ＭＳ 明朝" w:hAnsi="ＭＳ 明朝"/>
          <w:sz w:val="24"/>
          <w:szCs w:val="24"/>
        </w:rPr>
      </w:pPr>
      <w:r w:rsidRPr="005A7569">
        <w:rPr>
          <w:rFonts w:ascii="ＭＳ 明朝" w:hAnsi="ＭＳ 明朝" w:hint="eastAsia"/>
          <w:sz w:val="24"/>
          <w:szCs w:val="24"/>
        </w:rPr>
        <w:t>構 成 員　住　所</w:t>
      </w:r>
    </w:p>
    <w:p w14:paraId="1D39B6CE" w14:textId="77777777" w:rsidR="00EA40D9" w:rsidRPr="005A7569" w:rsidRDefault="00EA40D9" w:rsidP="00EA40D9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Ansi="ＭＳ 明朝"/>
          <w:spacing w:val="2"/>
          <w:sz w:val="24"/>
          <w:szCs w:val="24"/>
        </w:rPr>
        <w:t xml:space="preserve">                                          </w:t>
      </w:r>
      <w:r w:rsidRPr="005A7569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4A26ABD1" w14:textId="77777777" w:rsidR="00EA40D9" w:rsidRPr="005A7569" w:rsidRDefault="00EA40D9" w:rsidP="00EA40D9">
      <w:pPr>
        <w:pStyle w:val="a3"/>
        <w:rPr>
          <w:rFonts w:ascii="ＭＳ 明朝"/>
          <w:spacing w:val="2"/>
          <w:sz w:val="24"/>
          <w:szCs w:val="24"/>
        </w:rPr>
      </w:pPr>
      <w:r w:rsidRPr="005A7569">
        <w:rPr>
          <w:rFonts w:ascii="ＭＳ 明朝" w:hint="eastAsia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  <w:r w:rsidRPr="005A7569">
        <w:rPr>
          <w:rFonts w:ascii="ＭＳ 明朝" w:hint="eastAsia"/>
          <w:spacing w:val="2"/>
          <w:sz w:val="24"/>
          <w:szCs w:val="24"/>
        </w:rPr>
        <w:br/>
      </w:r>
    </w:p>
    <w:p w14:paraId="489A51FF" w14:textId="77777777" w:rsidR="00EA40D9" w:rsidRPr="005A7569" w:rsidRDefault="00EA40D9" w:rsidP="00EA40D9">
      <w:pPr>
        <w:pStyle w:val="a3"/>
        <w:rPr>
          <w:spacing w:val="0"/>
        </w:rPr>
      </w:pPr>
      <w:r w:rsidRPr="005A7569">
        <w:rPr>
          <w:rFonts w:hint="eastAsia"/>
          <w:spacing w:val="0"/>
        </w:rPr>
        <w:t xml:space="preserve">                                    </w:t>
      </w:r>
      <w:r w:rsidRPr="005A7569">
        <w:rPr>
          <w:rFonts w:ascii="ＭＳ 明朝" w:hAnsi="ＭＳ 明朝" w:hint="eastAsia"/>
          <w:sz w:val="24"/>
          <w:szCs w:val="24"/>
        </w:rPr>
        <w:t>代 理 人　氏名　　　　　　　　　　　　印</w:t>
      </w:r>
    </w:p>
    <w:p w14:paraId="6348765B" w14:textId="77777777" w:rsidR="00EA40D9" w:rsidRPr="005A7569" w:rsidRDefault="00EA40D9" w:rsidP="00EA40D9">
      <w:pPr>
        <w:pStyle w:val="a3"/>
        <w:rPr>
          <w:spacing w:val="0"/>
        </w:rPr>
      </w:pPr>
    </w:p>
    <w:p w14:paraId="6DF16F47" w14:textId="77777777" w:rsidR="00EA40D9" w:rsidRPr="005A7569" w:rsidRDefault="00EA40D9" w:rsidP="00EA40D9">
      <w:pPr>
        <w:pStyle w:val="a3"/>
        <w:rPr>
          <w:spacing w:val="0"/>
        </w:rPr>
      </w:pPr>
    </w:p>
    <w:p w14:paraId="6246D80C" w14:textId="77777777" w:rsidR="00EA40D9" w:rsidRPr="005A7569" w:rsidRDefault="00EA40D9" w:rsidP="00EA40D9">
      <w:pPr>
        <w:pStyle w:val="a3"/>
        <w:rPr>
          <w:spacing w:val="0"/>
          <w:sz w:val="24"/>
          <w:szCs w:val="24"/>
        </w:rPr>
      </w:pPr>
      <w:r w:rsidRPr="005A7569">
        <w:rPr>
          <w:rFonts w:ascii="ＭＳ 明朝" w:hAnsi="ＭＳ 明朝"/>
          <w:spacing w:val="2"/>
        </w:rPr>
        <w:t xml:space="preserve">    </w:t>
      </w:r>
      <w:r w:rsidRPr="005A7569">
        <w:rPr>
          <w:rFonts w:ascii="ＭＳ 明朝" w:hAnsi="ＭＳ 明朝" w:hint="eastAsia"/>
          <w:sz w:val="24"/>
          <w:szCs w:val="24"/>
        </w:rPr>
        <w:t xml:space="preserve">沖縄県知事　</w:t>
      </w:r>
      <w:r w:rsidR="008E017B" w:rsidRPr="005A7569">
        <w:rPr>
          <w:rFonts w:ascii="ＭＳ 明朝" w:hAnsi="ＭＳ 明朝" w:hint="eastAsia"/>
          <w:sz w:val="24"/>
          <w:szCs w:val="24"/>
        </w:rPr>
        <w:t>玉城　康裕</w:t>
      </w:r>
      <w:r w:rsidRPr="005A7569">
        <w:rPr>
          <w:rFonts w:ascii="ＭＳ 明朝" w:hAnsi="ＭＳ 明朝" w:hint="eastAsia"/>
          <w:sz w:val="24"/>
          <w:szCs w:val="24"/>
        </w:rPr>
        <w:t xml:space="preserve">　殿</w:t>
      </w:r>
    </w:p>
    <w:p w14:paraId="52DB3BDF" w14:textId="77777777" w:rsidR="000C253A" w:rsidRPr="005A7569" w:rsidRDefault="000C253A" w:rsidP="00EA40D9">
      <w:pPr>
        <w:overflowPunct w:val="0"/>
        <w:textAlignment w:val="baseline"/>
      </w:pPr>
    </w:p>
    <w:sectPr w:rsidR="000C253A" w:rsidRPr="005A7569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6B0F9" w14:textId="77777777" w:rsidR="00FA3038" w:rsidRDefault="00FA3038" w:rsidP="008E017B">
      <w:r>
        <w:separator/>
      </w:r>
    </w:p>
  </w:endnote>
  <w:endnote w:type="continuationSeparator" w:id="0">
    <w:p w14:paraId="590745CD" w14:textId="77777777" w:rsidR="00FA3038" w:rsidRDefault="00FA3038" w:rsidP="008E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935A" w14:textId="77777777" w:rsidR="00FA3038" w:rsidRDefault="00FA3038" w:rsidP="008E017B">
      <w:r>
        <w:separator/>
      </w:r>
    </w:p>
  </w:footnote>
  <w:footnote w:type="continuationSeparator" w:id="0">
    <w:p w14:paraId="21F45968" w14:textId="77777777" w:rsidR="00FA3038" w:rsidRDefault="00FA3038" w:rsidP="008E01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BAA"/>
    <w:rsid w:val="00005F1D"/>
    <w:rsid w:val="00007F75"/>
    <w:rsid w:val="00016BB3"/>
    <w:rsid w:val="00042E6A"/>
    <w:rsid w:val="000C253A"/>
    <w:rsid w:val="000D08D0"/>
    <w:rsid w:val="00100493"/>
    <w:rsid w:val="00110E63"/>
    <w:rsid w:val="00140ADD"/>
    <w:rsid w:val="00163D3A"/>
    <w:rsid w:val="001C3CDF"/>
    <w:rsid w:val="002109AF"/>
    <w:rsid w:val="002458F4"/>
    <w:rsid w:val="0027102F"/>
    <w:rsid w:val="0027763F"/>
    <w:rsid w:val="002834C5"/>
    <w:rsid w:val="002D0EA0"/>
    <w:rsid w:val="0035416A"/>
    <w:rsid w:val="00360075"/>
    <w:rsid w:val="003B5134"/>
    <w:rsid w:val="00444F9A"/>
    <w:rsid w:val="00476C91"/>
    <w:rsid w:val="00485BF1"/>
    <w:rsid w:val="00490EF3"/>
    <w:rsid w:val="004B4A61"/>
    <w:rsid w:val="004E0DD2"/>
    <w:rsid w:val="004F0763"/>
    <w:rsid w:val="004F0BE0"/>
    <w:rsid w:val="00500B17"/>
    <w:rsid w:val="00501A42"/>
    <w:rsid w:val="0051378E"/>
    <w:rsid w:val="005A2116"/>
    <w:rsid w:val="005A7569"/>
    <w:rsid w:val="005D1C29"/>
    <w:rsid w:val="005F6B13"/>
    <w:rsid w:val="00614E77"/>
    <w:rsid w:val="00616DFB"/>
    <w:rsid w:val="006219A5"/>
    <w:rsid w:val="00637BDD"/>
    <w:rsid w:val="0067652F"/>
    <w:rsid w:val="006A1189"/>
    <w:rsid w:val="00732F35"/>
    <w:rsid w:val="00736D39"/>
    <w:rsid w:val="0078248F"/>
    <w:rsid w:val="007A7C1D"/>
    <w:rsid w:val="007B2417"/>
    <w:rsid w:val="007E5DD7"/>
    <w:rsid w:val="007F7662"/>
    <w:rsid w:val="00827E54"/>
    <w:rsid w:val="00853A4B"/>
    <w:rsid w:val="00854C9D"/>
    <w:rsid w:val="008B508A"/>
    <w:rsid w:val="008E017B"/>
    <w:rsid w:val="008E4BAA"/>
    <w:rsid w:val="008F68E5"/>
    <w:rsid w:val="0091202A"/>
    <w:rsid w:val="009146C2"/>
    <w:rsid w:val="009255B1"/>
    <w:rsid w:val="009B5A90"/>
    <w:rsid w:val="009F3699"/>
    <w:rsid w:val="00A1217E"/>
    <w:rsid w:val="00A16F77"/>
    <w:rsid w:val="00A51EF4"/>
    <w:rsid w:val="00A5472E"/>
    <w:rsid w:val="00A61198"/>
    <w:rsid w:val="00AC7D16"/>
    <w:rsid w:val="00AD72D9"/>
    <w:rsid w:val="00AE34FF"/>
    <w:rsid w:val="00B766A5"/>
    <w:rsid w:val="00B82D0C"/>
    <w:rsid w:val="00B844A4"/>
    <w:rsid w:val="00BA6B84"/>
    <w:rsid w:val="00BE1B29"/>
    <w:rsid w:val="00C03D25"/>
    <w:rsid w:val="00C0623E"/>
    <w:rsid w:val="00C60709"/>
    <w:rsid w:val="00C653E5"/>
    <w:rsid w:val="00C65E48"/>
    <w:rsid w:val="00CA225D"/>
    <w:rsid w:val="00CB0F05"/>
    <w:rsid w:val="00CD5B35"/>
    <w:rsid w:val="00CE7C6F"/>
    <w:rsid w:val="00D218EA"/>
    <w:rsid w:val="00D61E3B"/>
    <w:rsid w:val="00D86FD6"/>
    <w:rsid w:val="00D93C77"/>
    <w:rsid w:val="00DB2BBC"/>
    <w:rsid w:val="00DD061F"/>
    <w:rsid w:val="00DE1583"/>
    <w:rsid w:val="00E10E2D"/>
    <w:rsid w:val="00E46957"/>
    <w:rsid w:val="00E72D89"/>
    <w:rsid w:val="00E73593"/>
    <w:rsid w:val="00EA40D9"/>
    <w:rsid w:val="00EF419B"/>
    <w:rsid w:val="00F16EEA"/>
    <w:rsid w:val="00F216A9"/>
    <w:rsid w:val="00F327DC"/>
    <w:rsid w:val="00F80505"/>
    <w:rsid w:val="00F80CAC"/>
    <w:rsid w:val="00F8454A"/>
    <w:rsid w:val="00FA13B3"/>
    <w:rsid w:val="00FA3038"/>
    <w:rsid w:val="00FD4DF3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951382"/>
  <w15:docId w15:val="{EFACE626-52F2-43CA-A916-605DA1EB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header"/>
    <w:basedOn w:val="a"/>
    <w:link w:val="a5"/>
    <w:uiPriority w:val="99"/>
    <w:unhideWhenUsed/>
    <w:rsid w:val="008E017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E017B"/>
  </w:style>
  <w:style w:type="paragraph" w:styleId="a6">
    <w:name w:val="footer"/>
    <w:basedOn w:val="a"/>
    <w:link w:val="a7"/>
    <w:uiPriority w:val="99"/>
    <w:unhideWhenUsed/>
    <w:rsid w:val="008E01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E017B"/>
  </w:style>
  <w:style w:type="paragraph" w:styleId="a8">
    <w:name w:val="Balloon Text"/>
    <w:basedOn w:val="a"/>
    <w:link w:val="a9"/>
    <w:uiPriority w:val="99"/>
    <w:semiHidden/>
    <w:unhideWhenUsed/>
    <w:rsid w:val="00444F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44F9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7</TotalTime>
  <Pages>5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　札　　書</vt:lpstr>
    </vt:vector>
  </TitlesOfParts>
  <Company>Microsoft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creator>user</dc:creator>
  <cp:lastModifiedBy>與儀 尚</cp:lastModifiedBy>
  <cp:revision>7</cp:revision>
  <cp:lastPrinted>2025-09-03T11:06:00Z</cp:lastPrinted>
  <dcterms:created xsi:type="dcterms:W3CDTF">2026-08-01T07:43:00Z</dcterms:created>
  <dcterms:modified xsi:type="dcterms:W3CDTF">2026-08-05T05:23:00Z</dcterms:modified>
</cp:coreProperties>
</file>