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82DD0" w14:textId="373AD485" w:rsidR="00A51EF4" w:rsidRDefault="003D2357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  <w:r>
        <w:rPr>
          <w:rFonts w:ascii="ＭＳ 明朝" w:hAnsi="Times New Roman" w:hint="eastAsia"/>
          <w:color w:val="000000"/>
          <w:spacing w:val="4"/>
          <w:kern w:val="0"/>
          <w:szCs w:val="21"/>
        </w:rPr>
        <w:t>（</w:t>
      </w:r>
      <w:r w:rsidR="008800AF">
        <w:rPr>
          <w:rFonts w:ascii="ＭＳ 明朝" w:hAnsi="Times New Roman" w:hint="eastAsia"/>
          <w:color w:val="000000"/>
          <w:spacing w:val="4"/>
          <w:kern w:val="0"/>
          <w:szCs w:val="21"/>
        </w:rPr>
        <w:t>第９号様式</w:t>
      </w:r>
      <w:r>
        <w:rPr>
          <w:rFonts w:ascii="ＭＳ 明朝" w:hAnsi="Times New Roman" w:hint="eastAsia"/>
          <w:color w:val="000000"/>
          <w:spacing w:val="4"/>
          <w:kern w:val="0"/>
          <w:szCs w:val="21"/>
        </w:rPr>
        <w:t>）</w:t>
      </w:r>
    </w:p>
    <w:p w14:paraId="2FF26B71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2109097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087AFB8" w14:textId="77777777" w:rsidR="00FA13B3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06D0EE6" w14:textId="77777777" w:rsidR="00A51EF4" w:rsidRPr="0035416A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2E14AFE" w14:textId="77777777" w:rsidR="00FA13B3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hint="eastAsia"/>
          <w:sz w:val="32"/>
          <w:szCs w:val="32"/>
        </w:rPr>
        <w:t>委　　任　　状</w:t>
      </w:r>
    </w:p>
    <w:p w14:paraId="4806F061" w14:textId="77777777" w:rsidR="00FA13B3" w:rsidRDefault="00FA13B3" w:rsidP="0035416A">
      <w:pPr>
        <w:overflowPunct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4D40933A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15CF7AE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6969F5C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私は、　　　　　　　　　　　　　を代理人と定め、下記件名の入札に関する一切の権限を委任いたします。</w:t>
      </w:r>
    </w:p>
    <w:p w14:paraId="7B6C5B65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6FB1CC5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A8B5468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E320560" w14:textId="77777777" w:rsidR="008B508A" w:rsidRPr="00EA40D9" w:rsidRDefault="008B508A" w:rsidP="0035416A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60052DC8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1BA3FE0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13155A2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CAEF8D8" w14:textId="061E6228" w:rsidR="008B508A" w:rsidRDefault="008C0403" w:rsidP="00D42EA5">
      <w:pPr>
        <w:overflowPunct w:val="0"/>
        <w:ind w:left="2880" w:hangingChars="1200" w:hanging="2880"/>
        <w:jc w:val="lef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１　件　　　　　名　　　</w:t>
      </w:r>
      <w:r w:rsidR="0046658B">
        <w:rPr>
          <w:rFonts w:ascii="ＭＳ 明朝" w:hAnsi="ＭＳ 明朝" w:hint="eastAsia"/>
          <w:sz w:val="24"/>
          <w:szCs w:val="24"/>
        </w:rPr>
        <w:t>沖縄県総合教育情報ネットワークサーバ機器等賃貸借</w:t>
      </w:r>
    </w:p>
    <w:p w14:paraId="5F8D843B" w14:textId="77777777" w:rsidR="00D42EA5" w:rsidRPr="0035416A" w:rsidRDefault="00D42EA5" w:rsidP="00D42EA5">
      <w:pPr>
        <w:overflowPunct w:val="0"/>
        <w:ind w:left="2616" w:hangingChars="1200" w:hanging="2616"/>
        <w:jc w:val="left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316BEBF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8B508A" w:rsidRPr="0035416A" w14:paraId="6AA18869" w14:textId="77777777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2AA09422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6D5FA1A8" w14:textId="77777777" w:rsidR="008B508A" w:rsidRPr="00EA40D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EA40D9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２　代理人使用印鑑</w:t>
            </w:r>
          </w:p>
          <w:p w14:paraId="08C9AAE9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3BAE704E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2E173B00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4C3F4099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319E0001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1572F8B6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76BC297E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2B90BCA3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</w:tr>
    </w:tbl>
    <w:p w14:paraId="51FB241F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AA59C65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E6D8E15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BF088BB" w14:textId="77777777" w:rsidR="008B508A" w:rsidRPr="002F1453" w:rsidRDefault="00F57E4C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令和　</w:t>
      </w:r>
      <w:r w:rsidR="00D0033F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年</w:t>
      </w:r>
      <w:r w:rsidR="004342F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8B508A" w:rsidRPr="002F1453">
        <w:rPr>
          <w:rFonts w:ascii="ＭＳ 明朝" w:hAnsi="ＭＳ 明朝" w:cs="ＭＳ 明朝" w:hint="eastAsia"/>
          <w:kern w:val="0"/>
          <w:sz w:val="24"/>
          <w:szCs w:val="24"/>
        </w:rPr>
        <w:t>月</w:t>
      </w:r>
      <w:r w:rsidR="004342F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8B508A" w:rsidRPr="002F1453">
        <w:rPr>
          <w:rFonts w:ascii="ＭＳ 明朝" w:hAnsi="ＭＳ 明朝" w:cs="ＭＳ 明朝" w:hint="eastAsia"/>
          <w:kern w:val="0"/>
          <w:sz w:val="24"/>
          <w:szCs w:val="24"/>
        </w:rPr>
        <w:t>日</w:t>
      </w:r>
    </w:p>
    <w:p w14:paraId="15BA4441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25D92EAF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17E0A47A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委任者　　　住　所</w:t>
      </w:r>
    </w:p>
    <w:p w14:paraId="201298F1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04820702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</w:t>
      </w:r>
      <w:r w:rsidR="000C253A"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商号又は名称</w:t>
      </w:r>
    </w:p>
    <w:p w14:paraId="0B5386B6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1E63A353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氏　名　　　　　　　　　　　　　　印</w:t>
      </w:r>
    </w:p>
    <w:p w14:paraId="6F7D6B42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3988C773" w14:textId="77777777" w:rsidR="00FA13B3" w:rsidRPr="00EA40D9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4F586603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0D4E55C3" w14:textId="77777777" w:rsidR="00AC7D16" w:rsidRPr="00A51EF4" w:rsidRDefault="00AC7D16" w:rsidP="00AC7D16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6475A6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113CD70F" w14:textId="77777777" w:rsidR="00FA13B3" w:rsidRPr="00AC7D16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6131D49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6575443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F48408A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1E0E2CB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933793B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sectPr w:rsidR="00FA13B3" w:rsidSect="008E4BAA">
      <w:pgSz w:w="11906" w:h="16838"/>
      <w:pgMar w:top="1226" w:right="1333" w:bottom="1103" w:left="13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7A280" w14:textId="77777777" w:rsidR="00B86B4B" w:rsidRDefault="00B86B4B" w:rsidP="007949BF">
      <w:r>
        <w:separator/>
      </w:r>
    </w:p>
  </w:endnote>
  <w:endnote w:type="continuationSeparator" w:id="0">
    <w:p w14:paraId="6C3B6935" w14:textId="77777777" w:rsidR="00B86B4B" w:rsidRDefault="00B86B4B" w:rsidP="00794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2E5A8" w14:textId="77777777" w:rsidR="00B86B4B" w:rsidRDefault="00B86B4B" w:rsidP="007949BF">
      <w:r>
        <w:separator/>
      </w:r>
    </w:p>
  </w:footnote>
  <w:footnote w:type="continuationSeparator" w:id="0">
    <w:p w14:paraId="6239BE77" w14:textId="77777777" w:rsidR="00B86B4B" w:rsidRDefault="00B86B4B" w:rsidP="00794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BAA"/>
    <w:rsid w:val="00007F75"/>
    <w:rsid w:val="00016BB3"/>
    <w:rsid w:val="00057481"/>
    <w:rsid w:val="000C14CB"/>
    <w:rsid w:val="000C253A"/>
    <w:rsid w:val="000F03C8"/>
    <w:rsid w:val="00140ADD"/>
    <w:rsid w:val="001C259D"/>
    <w:rsid w:val="001D028D"/>
    <w:rsid w:val="00206769"/>
    <w:rsid w:val="0027102F"/>
    <w:rsid w:val="0027763F"/>
    <w:rsid w:val="002B1111"/>
    <w:rsid w:val="002D45B9"/>
    <w:rsid w:val="002F1453"/>
    <w:rsid w:val="00320B1D"/>
    <w:rsid w:val="0035416A"/>
    <w:rsid w:val="00360075"/>
    <w:rsid w:val="003B33D7"/>
    <w:rsid w:val="003B5134"/>
    <w:rsid w:val="003D2357"/>
    <w:rsid w:val="003D6007"/>
    <w:rsid w:val="003E5869"/>
    <w:rsid w:val="00420D29"/>
    <w:rsid w:val="00422AA7"/>
    <w:rsid w:val="004342F6"/>
    <w:rsid w:val="00462508"/>
    <w:rsid w:val="0046658B"/>
    <w:rsid w:val="00482DA1"/>
    <w:rsid w:val="00490EF3"/>
    <w:rsid w:val="00495F20"/>
    <w:rsid w:val="004A05A4"/>
    <w:rsid w:val="004B4A61"/>
    <w:rsid w:val="004B6B57"/>
    <w:rsid w:val="0051378E"/>
    <w:rsid w:val="005F3B78"/>
    <w:rsid w:val="00616DFB"/>
    <w:rsid w:val="006219A5"/>
    <w:rsid w:val="00644B4F"/>
    <w:rsid w:val="006475A6"/>
    <w:rsid w:val="00697501"/>
    <w:rsid w:val="00725AA6"/>
    <w:rsid w:val="00767D65"/>
    <w:rsid w:val="007949BF"/>
    <w:rsid w:val="007B2417"/>
    <w:rsid w:val="008301E8"/>
    <w:rsid w:val="00854C9D"/>
    <w:rsid w:val="00873733"/>
    <w:rsid w:val="008800AF"/>
    <w:rsid w:val="008B508A"/>
    <w:rsid w:val="008C0403"/>
    <w:rsid w:val="008E4BAA"/>
    <w:rsid w:val="008F2FD8"/>
    <w:rsid w:val="009146C2"/>
    <w:rsid w:val="009210FC"/>
    <w:rsid w:val="009219A7"/>
    <w:rsid w:val="00925C20"/>
    <w:rsid w:val="009360D5"/>
    <w:rsid w:val="009854DE"/>
    <w:rsid w:val="009B0D60"/>
    <w:rsid w:val="009B5A90"/>
    <w:rsid w:val="009E6135"/>
    <w:rsid w:val="009F3699"/>
    <w:rsid w:val="00A06F93"/>
    <w:rsid w:val="00A1217E"/>
    <w:rsid w:val="00A21692"/>
    <w:rsid w:val="00A51EF4"/>
    <w:rsid w:val="00A5472E"/>
    <w:rsid w:val="00A61198"/>
    <w:rsid w:val="00AB1F5D"/>
    <w:rsid w:val="00AC7D16"/>
    <w:rsid w:val="00AD42CA"/>
    <w:rsid w:val="00AE34FF"/>
    <w:rsid w:val="00AE3572"/>
    <w:rsid w:val="00B25A43"/>
    <w:rsid w:val="00B65CCE"/>
    <w:rsid w:val="00B766A5"/>
    <w:rsid w:val="00B82D0C"/>
    <w:rsid w:val="00B86B4B"/>
    <w:rsid w:val="00BA6B84"/>
    <w:rsid w:val="00BE1B29"/>
    <w:rsid w:val="00C14864"/>
    <w:rsid w:val="00C65E48"/>
    <w:rsid w:val="00CB0F05"/>
    <w:rsid w:val="00CD33FB"/>
    <w:rsid w:val="00CD5B35"/>
    <w:rsid w:val="00CE7C6F"/>
    <w:rsid w:val="00D0033F"/>
    <w:rsid w:val="00D218EA"/>
    <w:rsid w:val="00D42EA5"/>
    <w:rsid w:val="00D51B05"/>
    <w:rsid w:val="00D93C77"/>
    <w:rsid w:val="00DA5E0B"/>
    <w:rsid w:val="00DB2BBC"/>
    <w:rsid w:val="00DC3A23"/>
    <w:rsid w:val="00E10E2D"/>
    <w:rsid w:val="00E23C6B"/>
    <w:rsid w:val="00E35473"/>
    <w:rsid w:val="00E60A6F"/>
    <w:rsid w:val="00E73593"/>
    <w:rsid w:val="00EA40D9"/>
    <w:rsid w:val="00EB5FCE"/>
    <w:rsid w:val="00EF419B"/>
    <w:rsid w:val="00F07B1A"/>
    <w:rsid w:val="00F16EEA"/>
    <w:rsid w:val="00F57E4C"/>
    <w:rsid w:val="00F7157F"/>
    <w:rsid w:val="00F80505"/>
    <w:rsid w:val="00F80CAC"/>
    <w:rsid w:val="00FA13B3"/>
    <w:rsid w:val="00FD1DC9"/>
    <w:rsid w:val="00FD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CF77F5D"/>
  <w15:docId w15:val="{93EBD830-A827-4FD3-B179-2F5F63D3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27102F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cs="ＭＳ 明朝"/>
      <w:spacing w:val="4"/>
      <w:kern w:val="0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003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0033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Date"/>
    <w:basedOn w:val="a"/>
    <w:next w:val="a"/>
    <w:link w:val="a7"/>
    <w:uiPriority w:val="99"/>
    <w:semiHidden/>
    <w:unhideWhenUsed/>
    <w:rsid w:val="004342F6"/>
  </w:style>
  <w:style w:type="character" w:customStyle="1" w:styleId="a7">
    <w:name w:val="日付 (文字)"/>
    <w:basedOn w:val="a0"/>
    <w:link w:val="a6"/>
    <w:uiPriority w:val="99"/>
    <w:semiHidden/>
    <w:rsid w:val="004342F6"/>
  </w:style>
  <w:style w:type="paragraph" w:styleId="a8">
    <w:name w:val="header"/>
    <w:basedOn w:val="a"/>
    <w:link w:val="a9"/>
    <w:uiPriority w:val="99"/>
    <w:unhideWhenUsed/>
    <w:rsid w:val="007949B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949BF"/>
  </w:style>
  <w:style w:type="paragraph" w:styleId="aa">
    <w:name w:val="footer"/>
    <w:basedOn w:val="a"/>
    <w:link w:val="ab"/>
    <w:uiPriority w:val="99"/>
    <w:unhideWhenUsed/>
    <w:rsid w:val="007949B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94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anSoft\DragonSpeech\Program\RTF8R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196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　札　　書</vt:lpstr>
    </vt:vector>
  </TitlesOfParts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creator>user</dc:creator>
  <cp:lastModifiedBy>吉里大地</cp:lastModifiedBy>
  <cp:revision>45</cp:revision>
  <cp:lastPrinted>2021-03-05T06:19:00Z</cp:lastPrinted>
  <dcterms:created xsi:type="dcterms:W3CDTF">2017-08-22T04:35:00Z</dcterms:created>
  <dcterms:modified xsi:type="dcterms:W3CDTF">2026-05-20T07:36:00Z</dcterms:modified>
</cp:coreProperties>
</file>